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B6838" w14:textId="06CCC001" w:rsidR="00A103CA" w:rsidRPr="00931806" w:rsidRDefault="00A103CA" w:rsidP="00BC4416">
      <w:pPr>
        <w:pStyle w:val="CRCoverPage"/>
        <w:tabs>
          <w:tab w:val="right" w:pos="9639"/>
        </w:tabs>
        <w:spacing w:after="0"/>
        <w:rPr>
          <w:b/>
          <w:i/>
          <w:noProof/>
          <w:sz w:val="28"/>
          <w:lang w:val="en-US"/>
        </w:rPr>
      </w:pPr>
      <w:bookmarkStart w:id="0" w:name="_GoBack"/>
      <w:bookmarkEnd w:id="0"/>
      <w:r>
        <w:rPr>
          <w:b/>
          <w:noProof/>
          <w:sz w:val="24"/>
        </w:rPr>
        <w:t>3GPP TSG-RAN4 Meeting #</w:t>
      </w:r>
      <w:r w:rsidR="002C2A46">
        <w:rPr>
          <w:b/>
          <w:noProof/>
          <w:sz w:val="24"/>
        </w:rPr>
        <w:t>88</w:t>
      </w:r>
      <w:r w:rsidR="001D27F3">
        <w:rPr>
          <w:b/>
          <w:noProof/>
          <w:sz w:val="24"/>
        </w:rPr>
        <w:t>bis</w:t>
      </w:r>
      <w:r w:rsidR="00EB5AA0">
        <w:rPr>
          <w:b/>
          <w:i/>
          <w:noProof/>
          <w:sz w:val="24"/>
        </w:rPr>
        <w:t xml:space="preserve"> </w:t>
      </w:r>
      <w:r>
        <w:rPr>
          <w:b/>
          <w:i/>
          <w:noProof/>
          <w:sz w:val="28"/>
        </w:rPr>
        <w:tab/>
      </w:r>
      <w:r w:rsidR="00452442" w:rsidRPr="00452442">
        <w:rPr>
          <w:b/>
          <w:i/>
          <w:noProof/>
          <w:sz w:val="28"/>
        </w:rPr>
        <w:t>R4-1813985</w:t>
      </w:r>
    </w:p>
    <w:p w14:paraId="0B99DB2D" w14:textId="242480AE" w:rsidR="00616FC4" w:rsidRDefault="001D27F3"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Pr>
          <w:b/>
          <w:noProof/>
          <w:sz w:val="24"/>
        </w:rPr>
        <w:t>,</w:t>
      </w:r>
      <w:r w:rsidR="00616FC4" w:rsidRPr="001F4578">
        <w:rPr>
          <w:b/>
          <w:noProof/>
          <w:sz w:val="24"/>
        </w:rPr>
        <w:t xml:space="preserve"> </w:t>
      </w:r>
      <w:r>
        <w:rPr>
          <w:b/>
          <w:noProof/>
          <w:sz w:val="24"/>
        </w:rPr>
        <w:t xml:space="preserve">8 </w:t>
      </w:r>
      <w:r w:rsidR="007B3046">
        <w:rPr>
          <w:b/>
          <w:noProof/>
          <w:sz w:val="24"/>
        </w:rPr>
        <w:t xml:space="preserve">– </w:t>
      </w:r>
      <w:r>
        <w:rPr>
          <w:b/>
          <w:noProof/>
          <w:sz w:val="24"/>
        </w:rPr>
        <w:t xml:space="preserve">12 </w:t>
      </w:r>
      <w:r w:rsidR="0071043C">
        <w:rPr>
          <w:b/>
          <w:noProof/>
          <w:sz w:val="24"/>
          <w:lang w:eastAsia="zh-CN"/>
        </w:rPr>
        <w:t>Oct</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E83AD88" w14:textId="77777777">
        <w:tc>
          <w:tcPr>
            <w:tcW w:w="9641" w:type="dxa"/>
            <w:gridSpan w:val="9"/>
            <w:tcBorders>
              <w:top w:val="single" w:sz="4" w:space="0" w:color="auto"/>
              <w:left w:val="single" w:sz="4" w:space="0" w:color="auto"/>
              <w:right w:val="single" w:sz="4" w:space="0" w:color="auto"/>
            </w:tcBorders>
          </w:tcPr>
          <w:p w14:paraId="287A14F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A4D5E69" w14:textId="77777777">
        <w:tc>
          <w:tcPr>
            <w:tcW w:w="9641" w:type="dxa"/>
            <w:gridSpan w:val="9"/>
            <w:tcBorders>
              <w:left w:val="single" w:sz="4" w:space="0" w:color="auto"/>
              <w:right w:val="single" w:sz="4" w:space="0" w:color="auto"/>
            </w:tcBorders>
          </w:tcPr>
          <w:p w14:paraId="4CA53E21" w14:textId="77777777" w:rsidR="001E41F3" w:rsidRDefault="001E41F3">
            <w:pPr>
              <w:pStyle w:val="CRCoverPage"/>
              <w:spacing w:after="0"/>
              <w:jc w:val="center"/>
              <w:rPr>
                <w:noProof/>
              </w:rPr>
            </w:pPr>
            <w:r>
              <w:rPr>
                <w:b/>
                <w:noProof/>
                <w:sz w:val="32"/>
              </w:rPr>
              <w:t>CHANGE REQUEST</w:t>
            </w:r>
          </w:p>
        </w:tc>
      </w:tr>
      <w:tr w:rsidR="001E41F3" w14:paraId="0154CE1D" w14:textId="77777777">
        <w:tc>
          <w:tcPr>
            <w:tcW w:w="9641" w:type="dxa"/>
            <w:gridSpan w:val="9"/>
            <w:tcBorders>
              <w:left w:val="single" w:sz="4" w:space="0" w:color="auto"/>
              <w:right w:val="single" w:sz="4" w:space="0" w:color="auto"/>
            </w:tcBorders>
          </w:tcPr>
          <w:p w14:paraId="052BEDF7" w14:textId="77777777" w:rsidR="001E41F3" w:rsidRDefault="001E41F3">
            <w:pPr>
              <w:pStyle w:val="CRCoverPage"/>
              <w:spacing w:after="0"/>
              <w:rPr>
                <w:noProof/>
                <w:sz w:val="8"/>
                <w:szCs w:val="8"/>
              </w:rPr>
            </w:pPr>
          </w:p>
        </w:tc>
      </w:tr>
      <w:tr w:rsidR="001E41F3" w14:paraId="27451306" w14:textId="77777777" w:rsidTr="0051580D">
        <w:tc>
          <w:tcPr>
            <w:tcW w:w="142" w:type="dxa"/>
            <w:tcBorders>
              <w:left w:val="single" w:sz="4" w:space="0" w:color="auto"/>
            </w:tcBorders>
          </w:tcPr>
          <w:p w14:paraId="2D73D68C" w14:textId="77777777" w:rsidR="001E41F3" w:rsidRDefault="001E41F3">
            <w:pPr>
              <w:pStyle w:val="CRCoverPage"/>
              <w:spacing w:after="0"/>
              <w:jc w:val="right"/>
              <w:rPr>
                <w:noProof/>
              </w:rPr>
            </w:pPr>
          </w:p>
        </w:tc>
        <w:tc>
          <w:tcPr>
            <w:tcW w:w="2126" w:type="dxa"/>
            <w:shd w:val="pct30" w:color="FFFF00" w:fill="auto"/>
          </w:tcPr>
          <w:p w14:paraId="4FFA928D" w14:textId="77777777"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14:paraId="5AD4FA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994ABF" w14:textId="77777777" w:rsidR="001E41F3" w:rsidRDefault="001E41F3">
            <w:pPr>
              <w:pStyle w:val="CRCoverPage"/>
              <w:spacing w:after="0"/>
              <w:rPr>
                <w:noProof/>
              </w:rPr>
            </w:pPr>
          </w:p>
        </w:tc>
        <w:tc>
          <w:tcPr>
            <w:tcW w:w="709" w:type="dxa"/>
          </w:tcPr>
          <w:p w14:paraId="0ED55EF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AA94B47" w14:textId="77777777" w:rsidR="001E41F3" w:rsidRDefault="001E41F3">
            <w:pPr>
              <w:pStyle w:val="CRCoverPage"/>
              <w:spacing w:after="0"/>
              <w:jc w:val="center"/>
              <w:rPr>
                <w:b/>
                <w:noProof/>
              </w:rPr>
            </w:pPr>
            <w:r>
              <w:rPr>
                <w:b/>
                <w:noProof/>
                <w:sz w:val="32"/>
              </w:rPr>
              <w:t>-</w:t>
            </w:r>
          </w:p>
        </w:tc>
        <w:tc>
          <w:tcPr>
            <w:tcW w:w="2693" w:type="dxa"/>
          </w:tcPr>
          <w:p w14:paraId="3BB9AD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D52FDDF" w14:textId="292C4FB3" w:rsidR="001E41F3" w:rsidRDefault="001F702C" w:rsidP="00D95174">
            <w:pPr>
              <w:pStyle w:val="CRCoverPage"/>
              <w:spacing w:after="0"/>
              <w:jc w:val="center"/>
              <w:rPr>
                <w:noProof/>
              </w:rPr>
            </w:pPr>
            <w:r>
              <w:rPr>
                <w:b/>
                <w:noProof/>
                <w:sz w:val="32"/>
              </w:rPr>
              <w:t>15</w:t>
            </w:r>
            <w:r w:rsidR="005D10A5">
              <w:rPr>
                <w:b/>
                <w:noProof/>
                <w:sz w:val="32"/>
              </w:rPr>
              <w:t>.</w:t>
            </w:r>
            <w:r w:rsidR="00D95174">
              <w:rPr>
                <w:b/>
                <w:noProof/>
                <w:sz w:val="32"/>
              </w:rPr>
              <w:t>3</w:t>
            </w:r>
            <w:r w:rsidR="005D10A5">
              <w:rPr>
                <w:b/>
                <w:noProof/>
                <w:sz w:val="32"/>
              </w:rPr>
              <w:t>.</w:t>
            </w:r>
            <w:r w:rsidR="004203DA">
              <w:rPr>
                <w:b/>
                <w:noProof/>
                <w:sz w:val="32"/>
              </w:rPr>
              <w:t>0</w:t>
            </w:r>
          </w:p>
        </w:tc>
        <w:tc>
          <w:tcPr>
            <w:tcW w:w="143" w:type="dxa"/>
            <w:tcBorders>
              <w:right w:val="single" w:sz="4" w:space="0" w:color="auto"/>
            </w:tcBorders>
          </w:tcPr>
          <w:p w14:paraId="53E22F80" w14:textId="77777777" w:rsidR="001E41F3" w:rsidRDefault="001E41F3">
            <w:pPr>
              <w:pStyle w:val="CRCoverPage"/>
              <w:spacing w:after="0"/>
              <w:rPr>
                <w:noProof/>
              </w:rPr>
            </w:pPr>
          </w:p>
        </w:tc>
      </w:tr>
      <w:tr w:rsidR="001E41F3" w14:paraId="78A75551" w14:textId="77777777">
        <w:tc>
          <w:tcPr>
            <w:tcW w:w="9641" w:type="dxa"/>
            <w:gridSpan w:val="9"/>
            <w:tcBorders>
              <w:left w:val="single" w:sz="4" w:space="0" w:color="auto"/>
              <w:right w:val="single" w:sz="4" w:space="0" w:color="auto"/>
            </w:tcBorders>
          </w:tcPr>
          <w:p w14:paraId="1FF798A2" w14:textId="77777777" w:rsidR="001E41F3" w:rsidRDefault="001E41F3">
            <w:pPr>
              <w:pStyle w:val="CRCoverPage"/>
              <w:spacing w:after="0"/>
              <w:rPr>
                <w:noProof/>
              </w:rPr>
            </w:pPr>
          </w:p>
        </w:tc>
      </w:tr>
      <w:tr w:rsidR="001E41F3" w14:paraId="5C623FD7" w14:textId="77777777">
        <w:tc>
          <w:tcPr>
            <w:tcW w:w="9641" w:type="dxa"/>
            <w:gridSpan w:val="9"/>
            <w:tcBorders>
              <w:top w:val="single" w:sz="4" w:space="0" w:color="auto"/>
            </w:tcBorders>
          </w:tcPr>
          <w:p w14:paraId="4680F5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0437C7D" w14:textId="77777777">
        <w:tc>
          <w:tcPr>
            <w:tcW w:w="9641" w:type="dxa"/>
            <w:gridSpan w:val="9"/>
          </w:tcPr>
          <w:p w14:paraId="403805CE" w14:textId="77777777" w:rsidR="001E41F3" w:rsidRDefault="001E41F3">
            <w:pPr>
              <w:pStyle w:val="CRCoverPage"/>
              <w:spacing w:after="0"/>
              <w:rPr>
                <w:noProof/>
                <w:sz w:val="8"/>
                <w:szCs w:val="8"/>
              </w:rPr>
            </w:pPr>
          </w:p>
        </w:tc>
      </w:tr>
    </w:tbl>
    <w:p w14:paraId="780B9A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83D521" w14:textId="77777777" w:rsidTr="00A7671C">
        <w:tc>
          <w:tcPr>
            <w:tcW w:w="2835" w:type="dxa"/>
          </w:tcPr>
          <w:p w14:paraId="702A91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DF0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B1EE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8EC0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77A90E" w14:textId="77777777" w:rsidR="00F25D98" w:rsidRDefault="005D10A5" w:rsidP="001E41F3">
            <w:pPr>
              <w:pStyle w:val="CRCoverPage"/>
              <w:spacing w:after="0"/>
              <w:jc w:val="center"/>
              <w:rPr>
                <w:b/>
                <w:caps/>
                <w:noProof/>
              </w:rPr>
            </w:pPr>
            <w:r>
              <w:rPr>
                <w:b/>
                <w:caps/>
                <w:noProof/>
              </w:rPr>
              <w:t>x</w:t>
            </w:r>
          </w:p>
        </w:tc>
        <w:tc>
          <w:tcPr>
            <w:tcW w:w="2126" w:type="dxa"/>
          </w:tcPr>
          <w:p w14:paraId="719D20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C7015" w14:textId="77777777" w:rsidR="00F25D98" w:rsidRDefault="005D10A5" w:rsidP="001E41F3">
            <w:pPr>
              <w:pStyle w:val="CRCoverPage"/>
              <w:spacing w:after="0"/>
              <w:jc w:val="center"/>
              <w:rPr>
                <w:b/>
                <w:caps/>
                <w:noProof/>
              </w:rPr>
            </w:pPr>
            <w:r>
              <w:rPr>
                <w:b/>
                <w:caps/>
                <w:noProof/>
              </w:rPr>
              <w:t>x</w:t>
            </w:r>
          </w:p>
        </w:tc>
        <w:tc>
          <w:tcPr>
            <w:tcW w:w="1418" w:type="dxa"/>
            <w:tcBorders>
              <w:left w:val="nil"/>
            </w:tcBorders>
          </w:tcPr>
          <w:p w14:paraId="7664B5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9815AA" w14:textId="77777777" w:rsidR="00F25D98" w:rsidRDefault="00F25D98" w:rsidP="001E41F3">
            <w:pPr>
              <w:pStyle w:val="CRCoverPage"/>
              <w:spacing w:after="0"/>
              <w:jc w:val="center"/>
              <w:rPr>
                <w:b/>
                <w:bCs/>
                <w:caps/>
                <w:noProof/>
              </w:rPr>
            </w:pPr>
          </w:p>
        </w:tc>
      </w:tr>
    </w:tbl>
    <w:p w14:paraId="1D94199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5BFF56D" w14:textId="77777777">
        <w:tc>
          <w:tcPr>
            <w:tcW w:w="9641" w:type="dxa"/>
            <w:gridSpan w:val="11"/>
          </w:tcPr>
          <w:p w14:paraId="55A5D3EC" w14:textId="77777777" w:rsidR="001E41F3" w:rsidRDefault="001E41F3">
            <w:pPr>
              <w:pStyle w:val="CRCoverPage"/>
              <w:spacing w:after="0"/>
              <w:rPr>
                <w:noProof/>
                <w:sz w:val="8"/>
                <w:szCs w:val="8"/>
              </w:rPr>
            </w:pPr>
          </w:p>
        </w:tc>
      </w:tr>
      <w:tr w:rsidR="001E41F3" w14:paraId="2DE3FA51" w14:textId="77777777">
        <w:tc>
          <w:tcPr>
            <w:tcW w:w="1843" w:type="dxa"/>
            <w:tcBorders>
              <w:top w:val="single" w:sz="4" w:space="0" w:color="auto"/>
              <w:left w:val="single" w:sz="4" w:space="0" w:color="auto"/>
            </w:tcBorders>
          </w:tcPr>
          <w:p w14:paraId="403737A1"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15DFDF2" w14:textId="2D310D41" w:rsidR="001E41F3" w:rsidRDefault="00427F08" w:rsidP="00E21024">
            <w:pPr>
              <w:pStyle w:val="CRCoverPage"/>
              <w:spacing w:after="0"/>
              <w:ind w:left="100"/>
              <w:rPr>
                <w:noProof/>
              </w:rPr>
            </w:pPr>
            <w:r w:rsidRPr="00427F08">
              <w:rPr>
                <w:noProof/>
              </w:rPr>
              <w:t xml:space="preserve">CR on UE Timing Advance Adjustment Accuracy Test </w:t>
            </w:r>
            <w:r w:rsidR="00957946">
              <w:rPr>
                <w:noProof/>
              </w:rPr>
              <w:t>for EN-DC</w:t>
            </w:r>
            <w:r w:rsidR="00BD4B72">
              <w:rPr>
                <w:noProof/>
              </w:rPr>
              <w:t xml:space="preserve"> (section A.</w:t>
            </w:r>
            <w:r w:rsidR="00E21024">
              <w:rPr>
                <w:noProof/>
              </w:rPr>
              <w:t>4.4.3, A.5.4.3</w:t>
            </w:r>
            <w:r w:rsidR="00BD4B72">
              <w:rPr>
                <w:noProof/>
              </w:rPr>
              <w:t>)</w:t>
            </w:r>
          </w:p>
        </w:tc>
      </w:tr>
      <w:tr w:rsidR="001E41F3" w14:paraId="5A7F23B6" w14:textId="77777777">
        <w:tc>
          <w:tcPr>
            <w:tcW w:w="1843" w:type="dxa"/>
            <w:tcBorders>
              <w:left w:val="single" w:sz="4" w:space="0" w:color="auto"/>
            </w:tcBorders>
          </w:tcPr>
          <w:p w14:paraId="1E06C14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30AD90" w14:textId="77777777" w:rsidR="001E41F3" w:rsidRDefault="001E41F3">
            <w:pPr>
              <w:pStyle w:val="CRCoverPage"/>
              <w:spacing w:after="0"/>
              <w:rPr>
                <w:noProof/>
                <w:sz w:val="8"/>
                <w:szCs w:val="8"/>
              </w:rPr>
            </w:pPr>
          </w:p>
        </w:tc>
      </w:tr>
      <w:tr w:rsidR="001E41F3" w14:paraId="6B64E773" w14:textId="77777777">
        <w:tc>
          <w:tcPr>
            <w:tcW w:w="1843" w:type="dxa"/>
            <w:tcBorders>
              <w:left w:val="single" w:sz="4" w:space="0" w:color="auto"/>
            </w:tcBorders>
          </w:tcPr>
          <w:p w14:paraId="5A89D202"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44A8F35" w14:textId="41DACA87" w:rsidR="001E41F3" w:rsidRDefault="005D10A5" w:rsidP="00EB5AA0">
            <w:pPr>
              <w:pStyle w:val="CRCoverPage"/>
              <w:spacing w:after="0"/>
              <w:ind w:left="100"/>
              <w:rPr>
                <w:noProof/>
              </w:rPr>
            </w:pPr>
            <w:r>
              <w:rPr>
                <w:noProof/>
              </w:rPr>
              <w:t>Intel</w:t>
            </w:r>
            <w:r w:rsidR="00270C17">
              <w:rPr>
                <w:noProof/>
              </w:rPr>
              <w:t xml:space="preserve"> Corporation</w:t>
            </w:r>
          </w:p>
        </w:tc>
      </w:tr>
      <w:tr w:rsidR="001E41F3" w14:paraId="7C45EBC1" w14:textId="77777777">
        <w:tc>
          <w:tcPr>
            <w:tcW w:w="1843" w:type="dxa"/>
            <w:tcBorders>
              <w:left w:val="single" w:sz="4" w:space="0" w:color="auto"/>
            </w:tcBorders>
          </w:tcPr>
          <w:p w14:paraId="19102915"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04B950" w14:textId="77777777" w:rsidR="001E41F3" w:rsidRDefault="005D10A5">
            <w:pPr>
              <w:pStyle w:val="CRCoverPage"/>
              <w:spacing w:after="0"/>
              <w:ind w:left="100"/>
              <w:rPr>
                <w:noProof/>
              </w:rPr>
            </w:pPr>
            <w:r>
              <w:rPr>
                <w:noProof/>
              </w:rPr>
              <w:t>R4</w:t>
            </w:r>
          </w:p>
        </w:tc>
      </w:tr>
      <w:tr w:rsidR="001E41F3" w14:paraId="195D6800" w14:textId="77777777">
        <w:tc>
          <w:tcPr>
            <w:tcW w:w="1843" w:type="dxa"/>
            <w:tcBorders>
              <w:left w:val="single" w:sz="4" w:space="0" w:color="auto"/>
            </w:tcBorders>
          </w:tcPr>
          <w:p w14:paraId="2172461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F6FD3A" w14:textId="77777777" w:rsidR="001E41F3" w:rsidRDefault="001E41F3">
            <w:pPr>
              <w:pStyle w:val="CRCoverPage"/>
              <w:spacing w:after="0"/>
              <w:rPr>
                <w:noProof/>
                <w:sz w:val="8"/>
                <w:szCs w:val="8"/>
              </w:rPr>
            </w:pPr>
          </w:p>
        </w:tc>
      </w:tr>
      <w:tr w:rsidR="001E41F3" w14:paraId="064A5172" w14:textId="77777777">
        <w:tc>
          <w:tcPr>
            <w:tcW w:w="1843" w:type="dxa"/>
            <w:tcBorders>
              <w:left w:val="single" w:sz="4" w:space="0" w:color="auto"/>
            </w:tcBorders>
          </w:tcPr>
          <w:p w14:paraId="2F6B77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8E2CF33" w14:textId="77777777" w:rsidR="001E41F3" w:rsidRDefault="009C32CC" w:rsidP="004874A3">
            <w:pPr>
              <w:pStyle w:val="CRCoverPage"/>
              <w:spacing w:after="0"/>
              <w:ind w:left="100"/>
              <w:rPr>
                <w:noProof/>
              </w:rPr>
            </w:pPr>
            <w:r w:rsidRPr="000043B9">
              <w:rPr>
                <w:rFonts w:cs="Arial"/>
                <w:bCs/>
              </w:rPr>
              <w:t>NR_newRAT-</w:t>
            </w:r>
            <w:r w:rsidR="004874A3">
              <w:rPr>
                <w:rFonts w:cs="Arial"/>
                <w:bCs/>
              </w:rPr>
              <w:t>Perf</w:t>
            </w:r>
          </w:p>
        </w:tc>
        <w:tc>
          <w:tcPr>
            <w:tcW w:w="994" w:type="dxa"/>
            <w:gridSpan w:val="2"/>
            <w:tcBorders>
              <w:left w:val="nil"/>
            </w:tcBorders>
          </w:tcPr>
          <w:p w14:paraId="4033B6E9" w14:textId="77777777" w:rsidR="001E41F3" w:rsidRDefault="001E41F3">
            <w:pPr>
              <w:pStyle w:val="CRCoverPage"/>
              <w:spacing w:after="0"/>
              <w:ind w:right="100"/>
              <w:rPr>
                <w:noProof/>
              </w:rPr>
            </w:pPr>
          </w:p>
        </w:tc>
        <w:tc>
          <w:tcPr>
            <w:tcW w:w="1417" w:type="dxa"/>
            <w:gridSpan w:val="2"/>
            <w:tcBorders>
              <w:left w:val="nil"/>
            </w:tcBorders>
          </w:tcPr>
          <w:p w14:paraId="1AFCEB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D9D196" w14:textId="689FA21B" w:rsidR="001E41F3" w:rsidRDefault="005D10A5" w:rsidP="002C2A46">
            <w:pPr>
              <w:pStyle w:val="CRCoverPage"/>
              <w:spacing w:after="0"/>
              <w:ind w:left="100"/>
              <w:rPr>
                <w:noProof/>
              </w:rPr>
            </w:pPr>
            <w:r>
              <w:rPr>
                <w:noProof/>
              </w:rPr>
              <w:t>201</w:t>
            </w:r>
            <w:r w:rsidR="00616FC4">
              <w:rPr>
                <w:noProof/>
              </w:rPr>
              <w:t>8</w:t>
            </w:r>
            <w:r>
              <w:rPr>
                <w:noProof/>
              </w:rPr>
              <w:t>-</w:t>
            </w:r>
            <w:r w:rsidR="00E21412">
              <w:rPr>
                <w:noProof/>
              </w:rPr>
              <w:t>10</w:t>
            </w:r>
            <w:r w:rsidR="00FC6962">
              <w:rPr>
                <w:noProof/>
              </w:rPr>
              <w:t>-1</w:t>
            </w:r>
            <w:r w:rsidR="00E21412">
              <w:rPr>
                <w:noProof/>
              </w:rPr>
              <w:t>2</w:t>
            </w:r>
          </w:p>
        </w:tc>
      </w:tr>
      <w:tr w:rsidR="001E41F3" w14:paraId="4129C0B7" w14:textId="77777777">
        <w:tc>
          <w:tcPr>
            <w:tcW w:w="1843" w:type="dxa"/>
            <w:tcBorders>
              <w:left w:val="single" w:sz="4" w:space="0" w:color="auto"/>
            </w:tcBorders>
          </w:tcPr>
          <w:p w14:paraId="6C232FE5" w14:textId="77777777" w:rsidR="001E41F3" w:rsidRDefault="001E41F3">
            <w:pPr>
              <w:pStyle w:val="CRCoverPage"/>
              <w:spacing w:after="0"/>
              <w:rPr>
                <w:b/>
                <w:i/>
                <w:noProof/>
                <w:sz w:val="8"/>
                <w:szCs w:val="8"/>
              </w:rPr>
            </w:pPr>
          </w:p>
        </w:tc>
        <w:tc>
          <w:tcPr>
            <w:tcW w:w="1560" w:type="dxa"/>
            <w:gridSpan w:val="4"/>
          </w:tcPr>
          <w:p w14:paraId="1CF147D9" w14:textId="77777777" w:rsidR="001E41F3" w:rsidRDefault="001E41F3">
            <w:pPr>
              <w:pStyle w:val="CRCoverPage"/>
              <w:spacing w:after="0"/>
              <w:rPr>
                <w:noProof/>
                <w:sz w:val="8"/>
                <w:szCs w:val="8"/>
              </w:rPr>
            </w:pPr>
          </w:p>
        </w:tc>
        <w:tc>
          <w:tcPr>
            <w:tcW w:w="2694" w:type="dxa"/>
            <w:gridSpan w:val="3"/>
          </w:tcPr>
          <w:p w14:paraId="6F5E19C9" w14:textId="77777777" w:rsidR="001E41F3" w:rsidRDefault="001E41F3">
            <w:pPr>
              <w:pStyle w:val="CRCoverPage"/>
              <w:spacing w:after="0"/>
              <w:rPr>
                <w:noProof/>
                <w:sz w:val="8"/>
                <w:szCs w:val="8"/>
              </w:rPr>
            </w:pPr>
          </w:p>
        </w:tc>
        <w:tc>
          <w:tcPr>
            <w:tcW w:w="1417" w:type="dxa"/>
            <w:gridSpan w:val="2"/>
          </w:tcPr>
          <w:p w14:paraId="08101894" w14:textId="77777777" w:rsidR="001E41F3" w:rsidRDefault="001E41F3">
            <w:pPr>
              <w:pStyle w:val="CRCoverPage"/>
              <w:spacing w:after="0"/>
              <w:rPr>
                <w:noProof/>
                <w:sz w:val="8"/>
                <w:szCs w:val="8"/>
              </w:rPr>
            </w:pPr>
          </w:p>
        </w:tc>
        <w:tc>
          <w:tcPr>
            <w:tcW w:w="2127" w:type="dxa"/>
            <w:tcBorders>
              <w:right w:val="single" w:sz="4" w:space="0" w:color="auto"/>
            </w:tcBorders>
          </w:tcPr>
          <w:p w14:paraId="6C8B903F" w14:textId="77777777" w:rsidR="001E41F3" w:rsidRDefault="001E41F3">
            <w:pPr>
              <w:pStyle w:val="CRCoverPage"/>
              <w:spacing w:after="0"/>
              <w:rPr>
                <w:noProof/>
                <w:sz w:val="8"/>
                <w:szCs w:val="8"/>
              </w:rPr>
            </w:pPr>
          </w:p>
        </w:tc>
      </w:tr>
      <w:tr w:rsidR="001E41F3" w14:paraId="4AB9F8F0" w14:textId="77777777">
        <w:trPr>
          <w:cantSplit/>
        </w:trPr>
        <w:tc>
          <w:tcPr>
            <w:tcW w:w="1843" w:type="dxa"/>
            <w:tcBorders>
              <w:left w:val="single" w:sz="4" w:space="0" w:color="auto"/>
            </w:tcBorders>
          </w:tcPr>
          <w:p w14:paraId="79D301D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EF9D139" w14:textId="37F47245" w:rsidR="001E41F3" w:rsidRDefault="00FC6962">
            <w:pPr>
              <w:pStyle w:val="CRCoverPage"/>
              <w:spacing w:after="0"/>
              <w:ind w:left="100"/>
              <w:rPr>
                <w:b/>
                <w:noProof/>
              </w:rPr>
            </w:pPr>
            <w:r>
              <w:rPr>
                <w:b/>
                <w:noProof/>
              </w:rPr>
              <w:t>B</w:t>
            </w:r>
          </w:p>
        </w:tc>
        <w:tc>
          <w:tcPr>
            <w:tcW w:w="3829" w:type="dxa"/>
            <w:gridSpan w:val="6"/>
            <w:tcBorders>
              <w:left w:val="nil"/>
            </w:tcBorders>
          </w:tcPr>
          <w:p w14:paraId="40DC3BF8" w14:textId="77777777" w:rsidR="001E41F3" w:rsidRDefault="001E41F3">
            <w:pPr>
              <w:pStyle w:val="CRCoverPage"/>
              <w:spacing w:after="0"/>
              <w:rPr>
                <w:noProof/>
              </w:rPr>
            </w:pPr>
          </w:p>
        </w:tc>
        <w:tc>
          <w:tcPr>
            <w:tcW w:w="1417" w:type="dxa"/>
            <w:gridSpan w:val="2"/>
            <w:tcBorders>
              <w:left w:val="nil"/>
            </w:tcBorders>
          </w:tcPr>
          <w:p w14:paraId="5BF55EC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1CF48" w14:textId="77777777"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14:paraId="0291A7B3" w14:textId="77777777">
        <w:tc>
          <w:tcPr>
            <w:tcW w:w="1843" w:type="dxa"/>
            <w:tcBorders>
              <w:left w:val="single" w:sz="4" w:space="0" w:color="auto"/>
              <w:bottom w:val="single" w:sz="4" w:space="0" w:color="auto"/>
            </w:tcBorders>
          </w:tcPr>
          <w:p w14:paraId="5B8FEBB9" w14:textId="77777777" w:rsidR="001E41F3" w:rsidRDefault="001E41F3">
            <w:pPr>
              <w:pStyle w:val="CRCoverPage"/>
              <w:spacing w:after="0"/>
              <w:rPr>
                <w:b/>
                <w:i/>
                <w:noProof/>
              </w:rPr>
            </w:pPr>
          </w:p>
        </w:tc>
        <w:tc>
          <w:tcPr>
            <w:tcW w:w="4678" w:type="dxa"/>
            <w:gridSpan w:val="8"/>
            <w:tcBorders>
              <w:bottom w:val="single" w:sz="4" w:space="0" w:color="auto"/>
            </w:tcBorders>
          </w:tcPr>
          <w:p w14:paraId="3B52F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C92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8A8809"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65BDC36" w14:textId="77777777">
        <w:tc>
          <w:tcPr>
            <w:tcW w:w="1843" w:type="dxa"/>
          </w:tcPr>
          <w:p w14:paraId="28DB3D1E" w14:textId="77777777" w:rsidR="001E41F3" w:rsidRDefault="001E41F3">
            <w:pPr>
              <w:pStyle w:val="CRCoverPage"/>
              <w:spacing w:after="0"/>
              <w:rPr>
                <w:b/>
                <w:i/>
                <w:noProof/>
                <w:sz w:val="8"/>
                <w:szCs w:val="8"/>
              </w:rPr>
            </w:pPr>
          </w:p>
        </w:tc>
        <w:tc>
          <w:tcPr>
            <w:tcW w:w="7798" w:type="dxa"/>
            <w:gridSpan w:val="10"/>
          </w:tcPr>
          <w:p w14:paraId="7DC47F7D" w14:textId="77777777" w:rsidR="001E41F3" w:rsidRDefault="001E41F3">
            <w:pPr>
              <w:pStyle w:val="CRCoverPage"/>
              <w:spacing w:after="0"/>
              <w:rPr>
                <w:noProof/>
                <w:sz w:val="8"/>
                <w:szCs w:val="8"/>
              </w:rPr>
            </w:pPr>
          </w:p>
        </w:tc>
      </w:tr>
      <w:tr w:rsidR="00BD16E2" w14:paraId="48097FF0" w14:textId="77777777">
        <w:tc>
          <w:tcPr>
            <w:tcW w:w="2268" w:type="dxa"/>
            <w:gridSpan w:val="2"/>
            <w:tcBorders>
              <w:top w:val="single" w:sz="4" w:space="0" w:color="auto"/>
              <w:left w:val="single" w:sz="4" w:space="0" w:color="auto"/>
            </w:tcBorders>
          </w:tcPr>
          <w:p w14:paraId="3D1C02EC" w14:textId="77777777"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6A8E296" w14:textId="34B7363E" w:rsidR="00BD16E2" w:rsidRPr="008247D3" w:rsidRDefault="004874A3" w:rsidP="00957946">
            <w:pPr>
              <w:pStyle w:val="CRCoverPage"/>
              <w:spacing w:after="0"/>
              <w:rPr>
                <w:noProof/>
                <w:highlight w:val="green"/>
              </w:rPr>
            </w:pPr>
            <w:r>
              <w:rPr>
                <w:color w:val="000000"/>
              </w:rPr>
              <w:t>To add the</w:t>
            </w:r>
            <w:r w:rsidRPr="00427F08">
              <w:rPr>
                <w:noProof/>
              </w:rPr>
              <w:t xml:space="preserve"> UE Timing Advance Adjustment Accuracy Test </w:t>
            </w:r>
            <w:r w:rsidR="00957946">
              <w:rPr>
                <w:noProof/>
              </w:rPr>
              <w:t>for EN-DC</w:t>
            </w:r>
          </w:p>
        </w:tc>
      </w:tr>
      <w:tr w:rsidR="00BD16E2" w14:paraId="6C383EB0" w14:textId="77777777">
        <w:tc>
          <w:tcPr>
            <w:tcW w:w="2268" w:type="dxa"/>
            <w:gridSpan w:val="2"/>
            <w:tcBorders>
              <w:left w:val="single" w:sz="4" w:space="0" w:color="auto"/>
            </w:tcBorders>
          </w:tcPr>
          <w:p w14:paraId="2F7E064F" w14:textId="77777777" w:rsidR="00BD16E2" w:rsidRDefault="00BD16E2" w:rsidP="00BD16E2">
            <w:pPr>
              <w:pStyle w:val="CRCoverPage"/>
              <w:spacing w:after="0"/>
              <w:rPr>
                <w:b/>
                <w:i/>
                <w:noProof/>
                <w:sz w:val="8"/>
                <w:szCs w:val="8"/>
              </w:rPr>
            </w:pPr>
          </w:p>
        </w:tc>
        <w:tc>
          <w:tcPr>
            <w:tcW w:w="7373" w:type="dxa"/>
            <w:gridSpan w:val="9"/>
            <w:tcBorders>
              <w:right w:val="single" w:sz="4" w:space="0" w:color="auto"/>
            </w:tcBorders>
          </w:tcPr>
          <w:p w14:paraId="10C4E2AA" w14:textId="77777777" w:rsidR="00BD16E2" w:rsidRDefault="00BD16E2" w:rsidP="00BD16E2">
            <w:pPr>
              <w:pStyle w:val="CRCoverPage"/>
              <w:spacing w:after="0"/>
              <w:rPr>
                <w:noProof/>
                <w:sz w:val="8"/>
                <w:szCs w:val="8"/>
              </w:rPr>
            </w:pPr>
          </w:p>
        </w:tc>
      </w:tr>
      <w:tr w:rsidR="00BD16E2" w14:paraId="7965C8A7" w14:textId="77777777">
        <w:tc>
          <w:tcPr>
            <w:tcW w:w="2268" w:type="dxa"/>
            <w:gridSpan w:val="2"/>
            <w:tcBorders>
              <w:left w:val="single" w:sz="4" w:space="0" w:color="auto"/>
            </w:tcBorders>
          </w:tcPr>
          <w:p w14:paraId="44C9E936" w14:textId="77777777"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1049F73" w14:textId="0F6F0A04" w:rsidR="005904C1" w:rsidRPr="005904C1" w:rsidRDefault="004874A3" w:rsidP="00957946">
            <w:pPr>
              <w:pStyle w:val="CRCoverPage"/>
              <w:spacing w:after="0"/>
              <w:rPr>
                <w:i/>
              </w:rPr>
            </w:pPr>
            <w:r>
              <w:rPr>
                <w:color w:val="000000"/>
              </w:rPr>
              <w:t>To add the</w:t>
            </w:r>
            <w:r w:rsidRPr="00427F08">
              <w:rPr>
                <w:noProof/>
              </w:rPr>
              <w:t xml:space="preserve"> UE Timing Advance Adjustment Accuracy Test </w:t>
            </w:r>
            <w:r w:rsidR="00957946">
              <w:rPr>
                <w:noProof/>
              </w:rPr>
              <w:t>for EN-DC</w:t>
            </w:r>
          </w:p>
        </w:tc>
      </w:tr>
      <w:tr w:rsidR="00BD16E2" w14:paraId="7A240B5D" w14:textId="77777777">
        <w:tc>
          <w:tcPr>
            <w:tcW w:w="2268" w:type="dxa"/>
            <w:gridSpan w:val="2"/>
            <w:tcBorders>
              <w:left w:val="single" w:sz="4" w:space="0" w:color="auto"/>
            </w:tcBorders>
          </w:tcPr>
          <w:p w14:paraId="50CFB29E" w14:textId="77777777" w:rsidR="00BD16E2" w:rsidRDefault="00BD16E2" w:rsidP="00BD16E2">
            <w:pPr>
              <w:pStyle w:val="CRCoverPage"/>
              <w:spacing w:after="0"/>
              <w:rPr>
                <w:b/>
                <w:i/>
                <w:noProof/>
                <w:sz w:val="8"/>
                <w:szCs w:val="8"/>
              </w:rPr>
            </w:pPr>
          </w:p>
        </w:tc>
        <w:tc>
          <w:tcPr>
            <w:tcW w:w="7373" w:type="dxa"/>
            <w:gridSpan w:val="9"/>
            <w:tcBorders>
              <w:right w:val="single" w:sz="4" w:space="0" w:color="auto"/>
            </w:tcBorders>
          </w:tcPr>
          <w:p w14:paraId="4B042C4B" w14:textId="77777777" w:rsidR="00BD16E2" w:rsidRDefault="00BD16E2" w:rsidP="00BD16E2">
            <w:pPr>
              <w:pStyle w:val="CRCoverPage"/>
              <w:spacing w:after="0"/>
              <w:rPr>
                <w:noProof/>
                <w:sz w:val="8"/>
                <w:szCs w:val="8"/>
              </w:rPr>
            </w:pPr>
          </w:p>
        </w:tc>
      </w:tr>
      <w:tr w:rsidR="00BD16E2" w14:paraId="573B6604" w14:textId="77777777">
        <w:tc>
          <w:tcPr>
            <w:tcW w:w="2268" w:type="dxa"/>
            <w:gridSpan w:val="2"/>
            <w:tcBorders>
              <w:left w:val="single" w:sz="4" w:space="0" w:color="auto"/>
              <w:bottom w:val="single" w:sz="4" w:space="0" w:color="auto"/>
            </w:tcBorders>
          </w:tcPr>
          <w:p w14:paraId="53D4F1FC" w14:textId="77777777" w:rsidR="00BD16E2" w:rsidRDefault="00BD16E2" w:rsidP="00BD16E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B542C7C" w14:textId="22FB9B40" w:rsidR="00BD16E2" w:rsidRDefault="004874A3" w:rsidP="00957946">
            <w:pPr>
              <w:pStyle w:val="CRCoverPage"/>
              <w:spacing w:after="0"/>
              <w:rPr>
                <w:noProof/>
              </w:rPr>
            </w:pPr>
            <w:r>
              <w:rPr>
                <w:color w:val="000000"/>
              </w:rPr>
              <w:t>The</w:t>
            </w:r>
            <w:r w:rsidRPr="00427F08">
              <w:rPr>
                <w:noProof/>
              </w:rPr>
              <w:t xml:space="preserve"> UE Timing Advance Adjustment Accuracy Test </w:t>
            </w:r>
            <w:r w:rsidR="00957946">
              <w:rPr>
                <w:noProof/>
              </w:rPr>
              <w:t>fo</w:t>
            </w:r>
            <w:r w:rsidR="00152BA3">
              <w:rPr>
                <w:noProof/>
              </w:rPr>
              <w:t xml:space="preserve">r </w:t>
            </w:r>
            <w:r w:rsidR="00152BA3">
              <w:rPr>
                <w:rFonts w:hint="eastAsia"/>
                <w:noProof/>
                <w:lang w:eastAsia="zh-CN"/>
              </w:rPr>
              <w:t>EN</w:t>
            </w:r>
            <w:r w:rsidR="00957946">
              <w:rPr>
                <w:noProof/>
              </w:rPr>
              <w:t>-DC is</w:t>
            </w:r>
            <w:r>
              <w:rPr>
                <w:noProof/>
              </w:rPr>
              <w:t xml:space="preserve"> missing.</w:t>
            </w:r>
          </w:p>
        </w:tc>
      </w:tr>
      <w:tr w:rsidR="001E41F3" w14:paraId="5C904CDA" w14:textId="77777777">
        <w:tc>
          <w:tcPr>
            <w:tcW w:w="2268" w:type="dxa"/>
            <w:gridSpan w:val="2"/>
          </w:tcPr>
          <w:p w14:paraId="1CC5808C" w14:textId="77777777" w:rsidR="001E41F3" w:rsidRDefault="001E41F3">
            <w:pPr>
              <w:pStyle w:val="CRCoverPage"/>
              <w:spacing w:after="0"/>
              <w:rPr>
                <w:b/>
                <w:i/>
                <w:noProof/>
                <w:sz w:val="8"/>
                <w:szCs w:val="8"/>
              </w:rPr>
            </w:pPr>
          </w:p>
        </w:tc>
        <w:tc>
          <w:tcPr>
            <w:tcW w:w="7373" w:type="dxa"/>
            <w:gridSpan w:val="9"/>
          </w:tcPr>
          <w:p w14:paraId="5FE12D36" w14:textId="77777777" w:rsidR="001E41F3" w:rsidRDefault="001E41F3">
            <w:pPr>
              <w:pStyle w:val="CRCoverPage"/>
              <w:spacing w:after="0"/>
              <w:rPr>
                <w:noProof/>
                <w:sz w:val="8"/>
                <w:szCs w:val="8"/>
              </w:rPr>
            </w:pPr>
          </w:p>
        </w:tc>
      </w:tr>
      <w:tr w:rsidR="001E41F3" w14:paraId="23231E60" w14:textId="77777777">
        <w:tc>
          <w:tcPr>
            <w:tcW w:w="2268" w:type="dxa"/>
            <w:gridSpan w:val="2"/>
            <w:tcBorders>
              <w:top w:val="single" w:sz="4" w:space="0" w:color="auto"/>
              <w:left w:val="single" w:sz="4" w:space="0" w:color="auto"/>
            </w:tcBorders>
          </w:tcPr>
          <w:p w14:paraId="26E1380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92FA03D" w14:textId="135EC001" w:rsidR="00532524" w:rsidRDefault="004874A3" w:rsidP="00957946">
            <w:pPr>
              <w:pStyle w:val="CRCoverPage"/>
              <w:spacing w:after="0"/>
              <w:ind w:left="100"/>
              <w:rPr>
                <w:noProof/>
              </w:rPr>
            </w:pPr>
            <w:r>
              <w:rPr>
                <w:noProof/>
              </w:rPr>
              <w:t>A.</w:t>
            </w:r>
            <w:r w:rsidR="00697B03">
              <w:rPr>
                <w:noProof/>
              </w:rPr>
              <w:t>4.4.3</w:t>
            </w:r>
            <w:r w:rsidR="009E0D8D">
              <w:rPr>
                <w:noProof/>
              </w:rPr>
              <w:t>, A.5.4.3</w:t>
            </w:r>
          </w:p>
        </w:tc>
      </w:tr>
      <w:tr w:rsidR="001E41F3" w14:paraId="3FCA629D" w14:textId="77777777">
        <w:tc>
          <w:tcPr>
            <w:tcW w:w="2268" w:type="dxa"/>
            <w:gridSpan w:val="2"/>
            <w:tcBorders>
              <w:left w:val="single" w:sz="4" w:space="0" w:color="auto"/>
            </w:tcBorders>
          </w:tcPr>
          <w:p w14:paraId="1551170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2ED2C53" w14:textId="77777777" w:rsidR="001E41F3" w:rsidRDefault="001E41F3">
            <w:pPr>
              <w:pStyle w:val="CRCoverPage"/>
              <w:spacing w:after="0"/>
              <w:rPr>
                <w:noProof/>
                <w:sz w:val="8"/>
                <w:szCs w:val="8"/>
              </w:rPr>
            </w:pPr>
          </w:p>
        </w:tc>
      </w:tr>
      <w:tr w:rsidR="001E41F3" w14:paraId="09EBCCD6" w14:textId="77777777">
        <w:tc>
          <w:tcPr>
            <w:tcW w:w="2268" w:type="dxa"/>
            <w:gridSpan w:val="2"/>
            <w:tcBorders>
              <w:left w:val="single" w:sz="4" w:space="0" w:color="auto"/>
            </w:tcBorders>
          </w:tcPr>
          <w:p w14:paraId="523601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609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8B705" w14:textId="77777777" w:rsidR="001E41F3" w:rsidRDefault="001E41F3">
            <w:pPr>
              <w:pStyle w:val="CRCoverPage"/>
              <w:spacing w:after="0"/>
              <w:jc w:val="center"/>
              <w:rPr>
                <w:b/>
                <w:caps/>
                <w:noProof/>
              </w:rPr>
            </w:pPr>
            <w:r>
              <w:rPr>
                <w:b/>
                <w:caps/>
                <w:noProof/>
              </w:rPr>
              <w:t>N</w:t>
            </w:r>
          </w:p>
        </w:tc>
        <w:tc>
          <w:tcPr>
            <w:tcW w:w="2977" w:type="dxa"/>
            <w:gridSpan w:val="3"/>
          </w:tcPr>
          <w:p w14:paraId="096204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46DF28" w14:textId="77777777" w:rsidR="001E41F3" w:rsidRDefault="001E41F3">
            <w:pPr>
              <w:pStyle w:val="CRCoverPage"/>
              <w:spacing w:after="0"/>
              <w:ind w:left="99"/>
              <w:rPr>
                <w:noProof/>
              </w:rPr>
            </w:pPr>
          </w:p>
        </w:tc>
      </w:tr>
      <w:tr w:rsidR="001E41F3" w14:paraId="2CBA068F" w14:textId="77777777">
        <w:tc>
          <w:tcPr>
            <w:tcW w:w="2268" w:type="dxa"/>
            <w:gridSpan w:val="2"/>
            <w:tcBorders>
              <w:left w:val="single" w:sz="4" w:space="0" w:color="auto"/>
            </w:tcBorders>
          </w:tcPr>
          <w:p w14:paraId="361DF6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DAE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2F51F" w14:textId="77777777" w:rsidR="001E41F3" w:rsidRDefault="00DE6632">
            <w:pPr>
              <w:pStyle w:val="CRCoverPage"/>
              <w:spacing w:after="0"/>
              <w:jc w:val="center"/>
              <w:rPr>
                <w:b/>
                <w:caps/>
                <w:noProof/>
              </w:rPr>
            </w:pPr>
            <w:r>
              <w:rPr>
                <w:b/>
                <w:caps/>
                <w:noProof/>
              </w:rPr>
              <w:t>X</w:t>
            </w:r>
          </w:p>
        </w:tc>
        <w:tc>
          <w:tcPr>
            <w:tcW w:w="2977" w:type="dxa"/>
            <w:gridSpan w:val="3"/>
          </w:tcPr>
          <w:p w14:paraId="1CA26AA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DE31C1B" w14:textId="77777777" w:rsidR="001E41F3" w:rsidRDefault="00145D43">
            <w:pPr>
              <w:pStyle w:val="CRCoverPage"/>
              <w:spacing w:after="0"/>
              <w:ind w:left="99"/>
              <w:rPr>
                <w:noProof/>
              </w:rPr>
            </w:pPr>
            <w:r>
              <w:rPr>
                <w:noProof/>
              </w:rPr>
              <w:t xml:space="preserve">TS/TR ... CR ... </w:t>
            </w:r>
          </w:p>
        </w:tc>
      </w:tr>
      <w:tr w:rsidR="001E41F3" w14:paraId="752A248F" w14:textId="77777777">
        <w:tc>
          <w:tcPr>
            <w:tcW w:w="2268" w:type="dxa"/>
            <w:gridSpan w:val="2"/>
            <w:tcBorders>
              <w:left w:val="single" w:sz="4" w:space="0" w:color="auto"/>
            </w:tcBorders>
          </w:tcPr>
          <w:p w14:paraId="779A72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18BE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CE5E7" w14:textId="77777777" w:rsidR="001E41F3" w:rsidRDefault="00616FC4">
            <w:pPr>
              <w:pStyle w:val="CRCoverPage"/>
              <w:spacing w:after="0"/>
              <w:jc w:val="center"/>
              <w:rPr>
                <w:b/>
                <w:caps/>
                <w:noProof/>
              </w:rPr>
            </w:pPr>
            <w:r>
              <w:rPr>
                <w:b/>
                <w:caps/>
                <w:noProof/>
              </w:rPr>
              <w:t>X</w:t>
            </w:r>
          </w:p>
        </w:tc>
        <w:tc>
          <w:tcPr>
            <w:tcW w:w="2977" w:type="dxa"/>
            <w:gridSpan w:val="3"/>
          </w:tcPr>
          <w:p w14:paraId="441CDE8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292CF5F" w14:textId="77777777" w:rsidR="001E41F3" w:rsidRDefault="00616FC4" w:rsidP="00DE6632">
            <w:pPr>
              <w:pStyle w:val="CRCoverPage"/>
              <w:spacing w:after="0"/>
              <w:ind w:left="99"/>
              <w:rPr>
                <w:noProof/>
              </w:rPr>
            </w:pPr>
            <w:r>
              <w:rPr>
                <w:noProof/>
              </w:rPr>
              <w:t>TS/TR ... CR ...</w:t>
            </w:r>
          </w:p>
        </w:tc>
      </w:tr>
      <w:tr w:rsidR="001E41F3" w14:paraId="457004C5" w14:textId="77777777">
        <w:tc>
          <w:tcPr>
            <w:tcW w:w="2268" w:type="dxa"/>
            <w:gridSpan w:val="2"/>
            <w:tcBorders>
              <w:left w:val="single" w:sz="4" w:space="0" w:color="auto"/>
            </w:tcBorders>
          </w:tcPr>
          <w:p w14:paraId="6CC972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487E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206C0" w14:textId="77777777" w:rsidR="001E41F3" w:rsidRDefault="00DE6632">
            <w:pPr>
              <w:pStyle w:val="CRCoverPage"/>
              <w:spacing w:after="0"/>
              <w:jc w:val="center"/>
              <w:rPr>
                <w:b/>
                <w:caps/>
                <w:noProof/>
              </w:rPr>
            </w:pPr>
            <w:r>
              <w:rPr>
                <w:b/>
                <w:caps/>
                <w:noProof/>
              </w:rPr>
              <w:t>X</w:t>
            </w:r>
          </w:p>
        </w:tc>
        <w:tc>
          <w:tcPr>
            <w:tcW w:w="2977" w:type="dxa"/>
            <w:gridSpan w:val="3"/>
          </w:tcPr>
          <w:p w14:paraId="4B699EC2"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DFC5C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C70399" w14:textId="77777777">
        <w:tc>
          <w:tcPr>
            <w:tcW w:w="2268" w:type="dxa"/>
            <w:gridSpan w:val="2"/>
            <w:tcBorders>
              <w:left w:val="single" w:sz="4" w:space="0" w:color="auto"/>
            </w:tcBorders>
          </w:tcPr>
          <w:p w14:paraId="7573E11D" w14:textId="77777777" w:rsidR="001E41F3" w:rsidRDefault="001E41F3">
            <w:pPr>
              <w:pStyle w:val="CRCoverPage"/>
              <w:spacing w:after="0"/>
              <w:rPr>
                <w:b/>
                <w:i/>
                <w:noProof/>
              </w:rPr>
            </w:pPr>
          </w:p>
        </w:tc>
        <w:tc>
          <w:tcPr>
            <w:tcW w:w="7373" w:type="dxa"/>
            <w:gridSpan w:val="9"/>
            <w:tcBorders>
              <w:right w:val="single" w:sz="4" w:space="0" w:color="auto"/>
            </w:tcBorders>
          </w:tcPr>
          <w:p w14:paraId="799016C9" w14:textId="77777777" w:rsidR="001E41F3" w:rsidRDefault="001E41F3">
            <w:pPr>
              <w:pStyle w:val="CRCoverPage"/>
              <w:spacing w:after="0"/>
              <w:rPr>
                <w:noProof/>
              </w:rPr>
            </w:pPr>
          </w:p>
        </w:tc>
      </w:tr>
      <w:tr w:rsidR="001E41F3" w14:paraId="74339A41" w14:textId="77777777">
        <w:tc>
          <w:tcPr>
            <w:tcW w:w="2268" w:type="dxa"/>
            <w:gridSpan w:val="2"/>
            <w:tcBorders>
              <w:left w:val="single" w:sz="4" w:space="0" w:color="auto"/>
              <w:bottom w:val="single" w:sz="4" w:space="0" w:color="auto"/>
            </w:tcBorders>
          </w:tcPr>
          <w:p w14:paraId="18E1D1B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A35FCE5" w14:textId="77777777" w:rsidR="001E41F3" w:rsidRDefault="001E41F3">
            <w:pPr>
              <w:pStyle w:val="CRCoverPage"/>
              <w:spacing w:after="0"/>
              <w:ind w:left="100"/>
              <w:rPr>
                <w:noProof/>
              </w:rPr>
            </w:pPr>
          </w:p>
        </w:tc>
      </w:tr>
    </w:tbl>
    <w:p w14:paraId="7AB1B13C" w14:textId="77777777" w:rsidR="001E41F3" w:rsidRDefault="001E41F3">
      <w:pPr>
        <w:pStyle w:val="CRCoverPage"/>
        <w:spacing w:after="0"/>
        <w:rPr>
          <w:noProof/>
          <w:sz w:val="8"/>
          <w:szCs w:val="8"/>
        </w:rPr>
      </w:pPr>
    </w:p>
    <w:p w14:paraId="0DE954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5380B6" w14:textId="77777777" w:rsidR="00BD16E2" w:rsidRPr="007D3AB9" w:rsidRDefault="00BD16E2" w:rsidP="00800AD1">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E0BFCEB" w14:textId="77777777" w:rsidR="007C2C5F" w:rsidRPr="00B952AC" w:rsidRDefault="007C2C5F" w:rsidP="007C2C5F">
      <w:pPr>
        <w:pStyle w:val="Heading3"/>
        <w:rPr>
          <w:ins w:id="3" w:author="Li, Qiming" w:date="2018-10-12T00:34:00Z"/>
          <w:lang w:eastAsia="zh-CN"/>
        </w:rPr>
      </w:pPr>
      <w:bookmarkStart w:id="4" w:name="_Toc368029101"/>
      <w:bookmarkStart w:id="5" w:name="_Toc383691280"/>
      <w:bookmarkStart w:id="6" w:name="_Toc368029102"/>
      <w:ins w:id="7" w:author="Li, Qiming" w:date="2018-10-12T00:34:00Z">
        <w:r w:rsidRPr="00B952AC">
          <w:t>A.</w:t>
        </w:r>
        <w:r>
          <w:t>4.4.3</w:t>
        </w:r>
        <w:r w:rsidRPr="00B952AC">
          <w:tab/>
        </w:r>
        <w:bookmarkEnd w:id="4"/>
        <w:r w:rsidRPr="00427F08">
          <w:rPr>
            <w:noProof/>
          </w:rPr>
          <w:t xml:space="preserve">Timing Advance </w:t>
        </w:r>
      </w:ins>
    </w:p>
    <w:p w14:paraId="2CF2BDCE" w14:textId="77777777" w:rsidR="007C2C5F" w:rsidRDefault="007C2C5F" w:rsidP="007C2C5F">
      <w:pPr>
        <w:pStyle w:val="Heading4"/>
        <w:rPr>
          <w:ins w:id="8" w:author="Li, Qiming" w:date="2018-10-12T00:34:00Z"/>
        </w:rPr>
      </w:pPr>
      <w:ins w:id="9" w:author="Li, Qiming" w:date="2018-10-12T00:34:00Z">
        <w:r w:rsidRPr="00B952AC">
          <w:t>A.</w:t>
        </w:r>
        <w:r>
          <w:t>4.4.3.1 Test Purpose and Environment</w:t>
        </w:r>
      </w:ins>
    </w:p>
    <w:p w14:paraId="77685A2E" w14:textId="77777777" w:rsidR="007C2C5F" w:rsidRDefault="007C2C5F" w:rsidP="007C2C5F">
      <w:pPr>
        <w:rPr>
          <w:ins w:id="10" w:author="Li, Qiming" w:date="2018-10-12T00:34:00Z"/>
        </w:rPr>
      </w:pPr>
      <w:ins w:id="11" w:author="Li, Qiming" w:date="2018-10-12T00:34:00Z">
        <w:r w:rsidRPr="00540C7E">
          <w:t xml:space="preserve">The purpose of the test is to verify UE Timing Advance adjustment </w:t>
        </w:r>
        <w:r>
          <w:t xml:space="preserve">delay and </w:t>
        </w:r>
        <w:r w:rsidRPr="00540C7E">
          <w:t>accuracy</w:t>
        </w:r>
        <w:r>
          <w:t xml:space="preserve"> requirement defined in clause 7.3.</w:t>
        </w:r>
      </w:ins>
    </w:p>
    <w:p w14:paraId="79588873" w14:textId="77777777" w:rsidR="007C2C5F" w:rsidRDefault="007C2C5F" w:rsidP="007C2C5F">
      <w:pPr>
        <w:pStyle w:val="Heading4"/>
        <w:rPr>
          <w:ins w:id="12" w:author="Li, Qiming" w:date="2018-10-12T00:34:00Z"/>
        </w:rPr>
      </w:pPr>
      <w:ins w:id="13" w:author="Li, Qiming" w:date="2018-10-12T00:34:00Z">
        <w:r w:rsidRPr="00B952AC">
          <w:t>A.</w:t>
        </w:r>
        <w:r>
          <w:t>4.4.3.2 Test Parameters</w:t>
        </w:r>
      </w:ins>
    </w:p>
    <w:p w14:paraId="547799CA" w14:textId="77777777" w:rsidR="007C2C5F" w:rsidRDefault="007C2C5F" w:rsidP="007C2C5F">
      <w:pPr>
        <w:rPr>
          <w:ins w:id="14" w:author="Li, Qiming" w:date="2018-10-12T00:34:00Z"/>
        </w:rPr>
      </w:pPr>
      <w:ins w:id="15" w:author="Li, Qiming" w:date="2018-10-12T00:34:00Z">
        <w:r>
          <w:t>Supported test configurations are shown in table A.4.4.3.2-1.</w:t>
        </w:r>
        <w:r w:rsidRPr="004B07C3">
          <w:t xml:space="preserve"> </w:t>
        </w:r>
        <w:r>
          <w:t>Both timing advance adjustment delay and accuracy are tested by using the parameters in table A.4.4.3.2-2,</w:t>
        </w:r>
        <w:r w:rsidRPr="00F34587">
          <w:t xml:space="preserve"> </w:t>
        </w:r>
        <w:r>
          <w:t>A.4.4.3.2-3 and</w:t>
        </w:r>
        <w:r w:rsidRPr="00F34587">
          <w:t xml:space="preserve"> </w:t>
        </w:r>
        <w:r>
          <w:t xml:space="preserve">A.4.4.3.2-4. The configuration of Cell 1 (LTE PCell) is specified in section </w:t>
        </w:r>
        <w:r>
          <w:rPr>
            <w:snapToGrid w:val="0"/>
          </w:rPr>
          <w:t>A.3.7.2.1.</w:t>
        </w:r>
        <w:r>
          <w:t xml:space="preserve"> </w:t>
        </w:r>
      </w:ins>
    </w:p>
    <w:p w14:paraId="0B53B786" w14:textId="77777777" w:rsidR="007C2C5F" w:rsidRPr="00B952AC" w:rsidRDefault="007C2C5F" w:rsidP="007C2C5F">
      <w:pPr>
        <w:rPr>
          <w:ins w:id="16" w:author="Li, Qiming" w:date="2018-10-12T00:34:00Z"/>
        </w:rPr>
      </w:pPr>
      <w:ins w:id="17" w:author="Li, Qiming" w:date="2018-10-12T00:34:00Z">
        <w:r>
          <w:t xml:space="preserve">In all test cases, </w:t>
        </w:r>
        <w:r w:rsidRPr="00B952AC">
          <w:t xml:space="preserve">two cells are used. </w:t>
        </w:r>
        <w:r>
          <w:t xml:space="preserve">Cell 1 is the PCell </w:t>
        </w:r>
        <w:r w:rsidRPr="00B952AC">
          <w:t>in the primary Timing Advance Group (pTAG)</w:t>
        </w:r>
        <w:r w:rsidRPr="00B952AC">
          <w:rPr>
            <w:rFonts w:hint="eastAsia"/>
            <w:lang w:eastAsia="zh-CN"/>
          </w:rPr>
          <w:t xml:space="preserve"> </w:t>
        </w:r>
        <w:r>
          <w:t>and cell 2 is the PSCell</w:t>
        </w:r>
        <w:r w:rsidRPr="0098206F">
          <w:rPr>
            <w:rFonts w:hint="eastAsia"/>
            <w:lang w:eastAsia="zh-CN"/>
          </w:rPr>
          <w:t xml:space="preserve"> </w:t>
        </w:r>
        <w:r w:rsidRPr="00B952AC">
          <w:rPr>
            <w:rFonts w:hint="eastAsia"/>
            <w:lang w:eastAsia="zh-CN"/>
          </w:rPr>
          <w:t>is</w:t>
        </w:r>
        <w:r w:rsidRPr="00B952AC">
          <w:t xml:space="preserve"> in the </w:t>
        </w:r>
        <w:r w:rsidRPr="00B952AC">
          <w:rPr>
            <w:rFonts w:hint="eastAsia"/>
            <w:lang w:eastAsia="zh-CN"/>
          </w:rPr>
          <w:t>secondary</w:t>
        </w:r>
        <w:r w:rsidRPr="00B952AC">
          <w:t xml:space="preserve"> Timing Advance Group (</w:t>
        </w:r>
        <w:r w:rsidRPr="00B952AC">
          <w:rPr>
            <w:rFonts w:hint="eastAsia"/>
            <w:lang w:eastAsia="zh-CN"/>
          </w:rPr>
          <w:t>s</w:t>
        </w:r>
        <w:r w:rsidRPr="00B952AC">
          <w:t>TAG)</w:t>
        </w:r>
        <w:r>
          <w:t>. Each</w:t>
        </w:r>
        <w:r w:rsidRPr="00B952AC">
          <w:t xml:space="preserve"> test consists of two successive time periods, with time duration of T1 and T2 respectively. In each time period, timing advance commands </w:t>
        </w:r>
        <w:r w:rsidRPr="00B952AC">
          <w:rPr>
            <w:rFonts w:hint="eastAsia"/>
            <w:lang w:eastAsia="zh-CN"/>
          </w:rPr>
          <w:t>for s</w:t>
        </w:r>
        <w:r w:rsidRPr="00B952AC">
          <w:t>TAG are sent to the UE</w:t>
        </w:r>
        <w:r w:rsidRPr="00B952AC">
          <w:rPr>
            <w:rFonts w:hint="eastAsia"/>
            <w:lang w:eastAsia="zh-CN"/>
          </w:rPr>
          <w:t xml:space="preserve"> </w:t>
        </w:r>
        <w:r w:rsidRPr="00B952AC">
          <w:t xml:space="preserve">and Sounding Reference Signals (SRS), as specified in table </w:t>
        </w:r>
        <w:r>
          <w:t>A.4.4.3.2-3</w:t>
        </w:r>
        <w:r w:rsidRPr="00B952AC">
          <w:t>, are sent from the UE and received by the test equipment. By measuring the reception of the SRS, the transmit timing, and hence the timing advance adjustment accuracy, can be measured</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w:t>
        </w:r>
      </w:ins>
    </w:p>
    <w:p w14:paraId="25B43AB1" w14:textId="77777777" w:rsidR="007C2C5F" w:rsidRPr="00B952AC" w:rsidRDefault="007C2C5F" w:rsidP="007C2C5F">
      <w:pPr>
        <w:rPr>
          <w:ins w:id="18" w:author="Li, Qiming" w:date="2018-10-12T00:34:00Z"/>
        </w:rPr>
      </w:pPr>
      <w:ins w:id="19" w:author="Li, Qiming" w:date="2018-10-12T00:34:00Z">
        <w:r w:rsidRPr="00B952AC">
          <w:t>During time period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ins>
    </w:p>
    <w:p w14:paraId="0E3C55D2" w14:textId="77777777" w:rsidR="007C2C5F" w:rsidRPr="00B952AC" w:rsidRDefault="007C2C5F" w:rsidP="007C2C5F">
      <w:pPr>
        <w:rPr>
          <w:ins w:id="20" w:author="Li, Qiming" w:date="2018-10-12T00:34:00Z"/>
        </w:rPr>
      </w:pPr>
      <w:ins w:id="21" w:author="Li, Qiming" w:date="2018-10-12T00:34:00Z">
        <w:r w:rsidRPr="00B952AC">
          <w:t>During time period T2, the test equipment shall send a sequence of messages with Timing Advance Command MAC Control Elements</w:t>
        </w:r>
        <w:r w:rsidRPr="00B952AC">
          <w:rPr>
            <w:rFonts w:hint="eastAsia"/>
            <w:lang w:eastAsia="zh-CN"/>
          </w:rPr>
          <w:t xml:space="preserve"> for sTAG</w:t>
        </w:r>
        <w:r w:rsidRPr="00B952AC">
          <w:t>, with Timing Advance Command value specified in table A.</w:t>
        </w:r>
        <w:r>
          <w:t>4.4.3.2-2</w:t>
        </w:r>
        <w:r w:rsidRPr="00B952AC">
          <w:t>. 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ins>
    </w:p>
    <w:p w14:paraId="3BB511A3" w14:textId="77777777" w:rsidR="007C2C5F" w:rsidRPr="00B952AC" w:rsidRDefault="007C2C5F" w:rsidP="007C2C5F">
      <w:pPr>
        <w:rPr>
          <w:ins w:id="22" w:author="Li, Qiming" w:date="2018-10-12T00:34:00Z"/>
        </w:rPr>
      </w:pPr>
      <w:ins w:id="23" w:author="Li, Qiming" w:date="2018-10-12T00:34:00Z">
        <w:r w:rsidRPr="00B952AC">
          <w:t xml:space="preserve">As specified in Clause 7.3.2.1, the UE adjusts its uplink timing at </w:t>
        </w:r>
        <w:r>
          <w:t>slot</w:t>
        </w:r>
        <w:r w:rsidRPr="00B952AC">
          <w:t xml:space="preserve"> n+</w:t>
        </w:r>
        <w:r>
          <w:t>k</w:t>
        </w:r>
        <w:r w:rsidRPr="00B952AC">
          <w:t xml:space="preserve"> for a timing advance command received in </w:t>
        </w:r>
        <w:r>
          <w:t>slot</w:t>
        </w:r>
        <w:r w:rsidRPr="00B952AC">
          <w:t xml:space="preserve"> n. This delay must be taken into account when measuring the timing advance adjustment accuracy, via the SRS sent from the UE.</w:t>
        </w:r>
      </w:ins>
    </w:p>
    <w:p w14:paraId="2C726478" w14:textId="77777777" w:rsidR="007C2C5F" w:rsidRPr="00B952AC" w:rsidRDefault="007C2C5F" w:rsidP="007C2C5F">
      <w:pPr>
        <w:rPr>
          <w:ins w:id="24" w:author="Li, Qiming" w:date="2018-10-12T00:34:00Z"/>
        </w:rPr>
      </w:pPr>
      <w:ins w:id="25" w:author="Li, Qiming" w:date="2018-10-12T00:34:00Z">
        <w:r w:rsidRPr="00B952AC">
          <w:t>The UE Time Alignment Timer, described in Clause 5.2 in TS 3</w:t>
        </w:r>
        <w:r>
          <w:t>8</w:t>
        </w:r>
        <w:r w:rsidRPr="00B952AC">
          <w:t>.321, shall be configured so that it does not expire in the duration of the test.</w:t>
        </w:r>
      </w:ins>
    </w:p>
    <w:p w14:paraId="3B8529A8" w14:textId="77777777" w:rsidR="007C2C5F" w:rsidRPr="00B952AC" w:rsidRDefault="007C2C5F" w:rsidP="007C2C5F">
      <w:pPr>
        <w:pStyle w:val="TH"/>
        <w:rPr>
          <w:ins w:id="26" w:author="Li, Qiming" w:date="2018-10-12T00:34:00Z"/>
          <w:lang w:eastAsia="zh-CN"/>
        </w:rPr>
      </w:pPr>
      <w:ins w:id="27" w:author="Li, Qiming" w:date="2018-10-12T00:34:00Z">
        <w:r w:rsidRPr="00B952AC">
          <w:t>Table A.</w:t>
        </w:r>
        <w:r>
          <w:t>4.4.3.2</w:t>
        </w:r>
        <w:r w:rsidRPr="00B952AC">
          <w:t xml:space="preserve">-1: </w:t>
        </w:r>
        <w:r>
          <w:t xml:space="preserve">Timing advance supported 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C2C5F" w:rsidRPr="003F514D" w14:paraId="6C87B360" w14:textId="77777777" w:rsidTr="004D327C">
        <w:trPr>
          <w:ins w:id="28" w:author="Li, Qiming" w:date="2018-10-12T00:34:00Z"/>
        </w:trPr>
        <w:tc>
          <w:tcPr>
            <w:tcW w:w="2330" w:type="dxa"/>
            <w:shd w:val="clear" w:color="auto" w:fill="auto"/>
          </w:tcPr>
          <w:p w14:paraId="7E9BF89B" w14:textId="77777777" w:rsidR="007C2C5F" w:rsidRPr="00C95292" w:rsidRDefault="007C2C5F" w:rsidP="004D327C">
            <w:pPr>
              <w:rPr>
                <w:ins w:id="29" w:author="Li, Qiming" w:date="2018-10-12T00:34:00Z"/>
                <w:b/>
              </w:rPr>
            </w:pPr>
            <w:ins w:id="30" w:author="Li, Qiming" w:date="2018-10-12T00:34:00Z">
              <w:r>
                <w:rPr>
                  <w:b/>
                </w:rPr>
                <w:t>Config</w:t>
              </w:r>
            </w:ins>
          </w:p>
        </w:tc>
        <w:tc>
          <w:tcPr>
            <w:tcW w:w="7299" w:type="dxa"/>
            <w:shd w:val="clear" w:color="auto" w:fill="auto"/>
          </w:tcPr>
          <w:p w14:paraId="409D45B3" w14:textId="77777777" w:rsidR="007C2C5F" w:rsidRPr="00C95292" w:rsidRDefault="007C2C5F" w:rsidP="004D327C">
            <w:pPr>
              <w:rPr>
                <w:ins w:id="31" w:author="Li, Qiming" w:date="2018-10-12T00:34:00Z"/>
                <w:b/>
              </w:rPr>
            </w:pPr>
            <w:ins w:id="32" w:author="Li, Qiming" w:date="2018-10-12T00:34:00Z">
              <w:r w:rsidRPr="00C95292">
                <w:rPr>
                  <w:b/>
                </w:rPr>
                <w:t>Description</w:t>
              </w:r>
            </w:ins>
          </w:p>
        </w:tc>
      </w:tr>
      <w:tr w:rsidR="007C2C5F" w:rsidRPr="003F514D" w14:paraId="196D444B" w14:textId="77777777" w:rsidTr="004D327C">
        <w:trPr>
          <w:ins w:id="33" w:author="Li, Qiming" w:date="2018-10-12T00:34:00Z"/>
        </w:trPr>
        <w:tc>
          <w:tcPr>
            <w:tcW w:w="2330" w:type="dxa"/>
            <w:shd w:val="clear" w:color="auto" w:fill="auto"/>
          </w:tcPr>
          <w:p w14:paraId="2CF9516D" w14:textId="77777777" w:rsidR="007C2C5F" w:rsidRPr="00C95292" w:rsidRDefault="007C2C5F" w:rsidP="004D327C">
            <w:pPr>
              <w:rPr>
                <w:ins w:id="34" w:author="Li, Qiming" w:date="2018-10-12T00:34:00Z"/>
              </w:rPr>
            </w:pPr>
            <w:ins w:id="35" w:author="Li, Qiming" w:date="2018-10-12T00:34:00Z">
              <w:r w:rsidRPr="00C95292">
                <w:t>1</w:t>
              </w:r>
            </w:ins>
          </w:p>
        </w:tc>
        <w:tc>
          <w:tcPr>
            <w:tcW w:w="7299" w:type="dxa"/>
            <w:shd w:val="clear" w:color="auto" w:fill="auto"/>
          </w:tcPr>
          <w:p w14:paraId="73B59DA2" w14:textId="77777777" w:rsidR="007C2C5F" w:rsidRPr="00C95292" w:rsidRDefault="007C2C5F" w:rsidP="004D327C">
            <w:pPr>
              <w:rPr>
                <w:ins w:id="36" w:author="Li, Qiming" w:date="2018-10-12T00:34:00Z"/>
              </w:rPr>
            </w:pPr>
            <w:ins w:id="37" w:author="Li, Qiming" w:date="2018-10-12T00:34:00Z">
              <w:r w:rsidRPr="00C95292">
                <w:t>LTE FDD, NR 15 kHz SSB SCS, 10MHz bandwidth, FDD duplex mode</w:t>
              </w:r>
            </w:ins>
          </w:p>
        </w:tc>
      </w:tr>
      <w:tr w:rsidR="007C2C5F" w:rsidRPr="003F514D" w14:paraId="36245FD2" w14:textId="77777777" w:rsidTr="004D327C">
        <w:trPr>
          <w:ins w:id="38" w:author="Li, Qiming" w:date="2018-10-12T00:34:00Z"/>
        </w:trPr>
        <w:tc>
          <w:tcPr>
            <w:tcW w:w="2330" w:type="dxa"/>
            <w:shd w:val="clear" w:color="auto" w:fill="auto"/>
          </w:tcPr>
          <w:p w14:paraId="0FE1AF37" w14:textId="77777777" w:rsidR="007C2C5F" w:rsidRPr="00C95292" w:rsidRDefault="007C2C5F" w:rsidP="004D327C">
            <w:pPr>
              <w:rPr>
                <w:ins w:id="39" w:author="Li, Qiming" w:date="2018-10-12T00:34:00Z"/>
              </w:rPr>
            </w:pPr>
            <w:ins w:id="40" w:author="Li, Qiming" w:date="2018-10-12T00:34:00Z">
              <w:r w:rsidRPr="00C95292">
                <w:t>2</w:t>
              </w:r>
            </w:ins>
          </w:p>
        </w:tc>
        <w:tc>
          <w:tcPr>
            <w:tcW w:w="7299" w:type="dxa"/>
            <w:shd w:val="clear" w:color="auto" w:fill="auto"/>
          </w:tcPr>
          <w:p w14:paraId="600B8CC6" w14:textId="77777777" w:rsidR="007C2C5F" w:rsidRPr="00C95292" w:rsidRDefault="007C2C5F" w:rsidP="004D327C">
            <w:pPr>
              <w:rPr>
                <w:ins w:id="41" w:author="Li, Qiming" w:date="2018-10-12T00:34:00Z"/>
              </w:rPr>
            </w:pPr>
            <w:ins w:id="42" w:author="Li, Qiming" w:date="2018-10-12T00:34:00Z">
              <w:r w:rsidRPr="00C95292">
                <w:t>LTE FDD, NR 15 kHz SSB SCS, 10MHz bandwidth, TDD duplex mode</w:t>
              </w:r>
            </w:ins>
          </w:p>
        </w:tc>
      </w:tr>
      <w:tr w:rsidR="007C2C5F" w:rsidRPr="003F514D" w14:paraId="4CE3E72D" w14:textId="77777777" w:rsidTr="004D327C">
        <w:trPr>
          <w:ins w:id="43" w:author="Li, Qiming" w:date="2018-10-12T00:34:00Z"/>
        </w:trPr>
        <w:tc>
          <w:tcPr>
            <w:tcW w:w="2330" w:type="dxa"/>
            <w:shd w:val="clear" w:color="auto" w:fill="auto"/>
          </w:tcPr>
          <w:p w14:paraId="2C7CD79A" w14:textId="77777777" w:rsidR="007C2C5F" w:rsidRPr="00C95292" w:rsidRDefault="007C2C5F" w:rsidP="004D327C">
            <w:pPr>
              <w:rPr>
                <w:ins w:id="44" w:author="Li, Qiming" w:date="2018-10-12T00:34:00Z"/>
              </w:rPr>
            </w:pPr>
            <w:ins w:id="45" w:author="Li, Qiming" w:date="2018-10-12T00:34:00Z">
              <w:r w:rsidRPr="00C95292">
                <w:t>3</w:t>
              </w:r>
            </w:ins>
          </w:p>
        </w:tc>
        <w:tc>
          <w:tcPr>
            <w:tcW w:w="7299" w:type="dxa"/>
            <w:shd w:val="clear" w:color="auto" w:fill="auto"/>
          </w:tcPr>
          <w:p w14:paraId="4C680064" w14:textId="77777777" w:rsidR="007C2C5F" w:rsidRPr="00C95292" w:rsidRDefault="007C2C5F" w:rsidP="004D327C">
            <w:pPr>
              <w:rPr>
                <w:ins w:id="46" w:author="Li, Qiming" w:date="2018-10-12T00:34:00Z"/>
              </w:rPr>
            </w:pPr>
            <w:ins w:id="47" w:author="Li, Qiming" w:date="2018-10-12T00:34:00Z">
              <w:r w:rsidRPr="00C95292">
                <w:t>LTE FDD, NR 30</w:t>
              </w:r>
              <w:r>
                <w:t xml:space="preserve"> </w:t>
              </w:r>
              <w:r w:rsidRPr="00C95292">
                <w:t>kHz SSB SCS, 40MHz bandwidth, TDD duplex mode</w:t>
              </w:r>
            </w:ins>
          </w:p>
        </w:tc>
      </w:tr>
      <w:tr w:rsidR="007C2C5F" w:rsidRPr="003F514D" w14:paraId="4C0E2078" w14:textId="77777777" w:rsidTr="004D327C">
        <w:trPr>
          <w:ins w:id="48" w:author="Li, Qiming" w:date="2018-10-12T00:34:00Z"/>
        </w:trPr>
        <w:tc>
          <w:tcPr>
            <w:tcW w:w="2330" w:type="dxa"/>
            <w:shd w:val="clear" w:color="auto" w:fill="auto"/>
          </w:tcPr>
          <w:p w14:paraId="5E2883EF" w14:textId="77777777" w:rsidR="007C2C5F" w:rsidRPr="00C95292" w:rsidRDefault="007C2C5F" w:rsidP="004D327C">
            <w:pPr>
              <w:rPr>
                <w:ins w:id="49" w:author="Li, Qiming" w:date="2018-10-12T00:34:00Z"/>
              </w:rPr>
            </w:pPr>
            <w:ins w:id="50" w:author="Li, Qiming" w:date="2018-10-12T00:34:00Z">
              <w:r w:rsidRPr="00C95292">
                <w:t>4</w:t>
              </w:r>
            </w:ins>
          </w:p>
        </w:tc>
        <w:tc>
          <w:tcPr>
            <w:tcW w:w="7299" w:type="dxa"/>
            <w:shd w:val="clear" w:color="auto" w:fill="auto"/>
          </w:tcPr>
          <w:p w14:paraId="535A58D1" w14:textId="77777777" w:rsidR="007C2C5F" w:rsidRPr="00C95292" w:rsidRDefault="007C2C5F" w:rsidP="004D327C">
            <w:pPr>
              <w:rPr>
                <w:ins w:id="51" w:author="Li, Qiming" w:date="2018-10-12T00:34:00Z"/>
              </w:rPr>
            </w:pPr>
            <w:ins w:id="52" w:author="Li, Qiming" w:date="2018-10-12T00:34:00Z">
              <w:r w:rsidRPr="00C95292">
                <w:t>LTE TDD, NR 15 kHz SSB SCS, 10MHz bandwidth, FDD duplex mode</w:t>
              </w:r>
            </w:ins>
          </w:p>
        </w:tc>
      </w:tr>
      <w:tr w:rsidR="007C2C5F" w:rsidRPr="003F514D" w14:paraId="77D34581" w14:textId="77777777" w:rsidTr="004D327C">
        <w:trPr>
          <w:ins w:id="53" w:author="Li, Qiming" w:date="2018-10-12T00:34:00Z"/>
        </w:trPr>
        <w:tc>
          <w:tcPr>
            <w:tcW w:w="2330" w:type="dxa"/>
            <w:shd w:val="clear" w:color="auto" w:fill="auto"/>
          </w:tcPr>
          <w:p w14:paraId="55006D90" w14:textId="77777777" w:rsidR="007C2C5F" w:rsidRPr="00C95292" w:rsidRDefault="007C2C5F" w:rsidP="004D327C">
            <w:pPr>
              <w:rPr>
                <w:ins w:id="54" w:author="Li, Qiming" w:date="2018-10-12T00:34:00Z"/>
              </w:rPr>
            </w:pPr>
            <w:ins w:id="55" w:author="Li, Qiming" w:date="2018-10-12T00:34:00Z">
              <w:r w:rsidRPr="00C95292">
                <w:t>5</w:t>
              </w:r>
            </w:ins>
          </w:p>
        </w:tc>
        <w:tc>
          <w:tcPr>
            <w:tcW w:w="7299" w:type="dxa"/>
            <w:shd w:val="clear" w:color="auto" w:fill="auto"/>
          </w:tcPr>
          <w:p w14:paraId="0C782294" w14:textId="77777777" w:rsidR="007C2C5F" w:rsidRPr="00C95292" w:rsidRDefault="007C2C5F" w:rsidP="004D327C">
            <w:pPr>
              <w:rPr>
                <w:ins w:id="56" w:author="Li, Qiming" w:date="2018-10-12T00:34:00Z"/>
              </w:rPr>
            </w:pPr>
            <w:ins w:id="57" w:author="Li, Qiming" w:date="2018-10-12T00:34:00Z">
              <w:r w:rsidRPr="00C95292">
                <w:t>LTE TDD, NR 15 kHz SSB SCS, 10MHz bandwidth, TDD duplex mode</w:t>
              </w:r>
            </w:ins>
          </w:p>
        </w:tc>
      </w:tr>
      <w:tr w:rsidR="007C2C5F" w:rsidRPr="003F514D" w14:paraId="33899F89" w14:textId="77777777" w:rsidTr="004D327C">
        <w:trPr>
          <w:ins w:id="58" w:author="Li, Qiming" w:date="2018-10-12T00:34:00Z"/>
        </w:trPr>
        <w:tc>
          <w:tcPr>
            <w:tcW w:w="2330" w:type="dxa"/>
            <w:shd w:val="clear" w:color="auto" w:fill="auto"/>
          </w:tcPr>
          <w:p w14:paraId="7F1E5979" w14:textId="77777777" w:rsidR="007C2C5F" w:rsidRPr="00C95292" w:rsidRDefault="007C2C5F" w:rsidP="004D327C">
            <w:pPr>
              <w:rPr>
                <w:ins w:id="59" w:author="Li, Qiming" w:date="2018-10-12T00:34:00Z"/>
              </w:rPr>
            </w:pPr>
            <w:ins w:id="60" w:author="Li, Qiming" w:date="2018-10-12T00:34:00Z">
              <w:r w:rsidRPr="00C95292">
                <w:t>6</w:t>
              </w:r>
            </w:ins>
          </w:p>
        </w:tc>
        <w:tc>
          <w:tcPr>
            <w:tcW w:w="7299" w:type="dxa"/>
            <w:shd w:val="clear" w:color="auto" w:fill="auto"/>
          </w:tcPr>
          <w:p w14:paraId="4A5B81A6" w14:textId="77777777" w:rsidR="007C2C5F" w:rsidRPr="00C95292" w:rsidRDefault="007C2C5F" w:rsidP="004D327C">
            <w:pPr>
              <w:rPr>
                <w:ins w:id="61" w:author="Li, Qiming" w:date="2018-10-12T00:34:00Z"/>
              </w:rPr>
            </w:pPr>
            <w:ins w:id="62" w:author="Li, Qiming" w:date="2018-10-12T00:34:00Z">
              <w:r w:rsidRPr="00C95292">
                <w:t>LTE TDD, NR 30</w:t>
              </w:r>
              <w:r>
                <w:t xml:space="preserve"> </w:t>
              </w:r>
              <w:r w:rsidRPr="00C95292">
                <w:t>kHz SSB SCS, 40MHz bandwidth, TDD duplex mode</w:t>
              </w:r>
            </w:ins>
          </w:p>
        </w:tc>
      </w:tr>
      <w:tr w:rsidR="007C2C5F" w:rsidRPr="003F514D" w14:paraId="1DDBDDAE" w14:textId="77777777" w:rsidTr="004D327C">
        <w:trPr>
          <w:ins w:id="63" w:author="Li, Qiming" w:date="2018-10-12T00:34:00Z"/>
        </w:trPr>
        <w:tc>
          <w:tcPr>
            <w:tcW w:w="9629" w:type="dxa"/>
            <w:gridSpan w:val="2"/>
            <w:shd w:val="clear" w:color="auto" w:fill="auto"/>
          </w:tcPr>
          <w:p w14:paraId="41BA29A1" w14:textId="77777777" w:rsidR="007C2C5F" w:rsidRPr="00C95292" w:rsidRDefault="007C2C5F" w:rsidP="004D327C">
            <w:pPr>
              <w:rPr>
                <w:ins w:id="64" w:author="Li, Qiming" w:date="2018-10-12T00:34:00Z"/>
              </w:rPr>
            </w:pPr>
            <w:ins w:id="65" w:author="Li, Qiming" w:date="2018-10-12T00:34:00Z">
              <w:r w:rsidRPr="00C95292">
                <w:t xml:space="preserve">Note: The UE is only required to </w:t>
              </w:r>
              <w:r>
                <w:t>be tested</w:t>
              </w:r>
              <w:r w:rsidRPr="00C95292">
                <w:t xml:space="preserve"> in one of the supported test configurations</w:t>
              </w:r>
            </w:ins>
          </w:p>
        </w:tc>
      </w:tr>
    </w:tbl>
    <w:p w14:paraId="16D42E09" w14:textId="77777777" w:rsidR="007C2C5F" w:rsidRDefault="007C2C5F" w:rsidP="007C2C5F">
      <w:pPr>
        <w:rPr>
          <w:ins w:id="66" w:author="Li, Qiming" w:date="2018-10-12T00:34:00Z"/>
        </w:rPr>
      </w:pPr>
    </w:p>
    <w:p w14:paraId="64F6D03B" w14:textId="77777777" w:rsidR="007C2C5F" w:rsidRDefault="007C2C5F" w:rsidP="007C2C5F">
      <w:pPr>
        <w:pStyle w:val="TH"/>
        <w:rPr>
          <w:ins w:id="67" w:author="Li, Qiming" w:date="2018-10-12T00:34:00Z"/>
          <w:rFonts w:ascii="Calibri" w:eastAsia="Calibri" w:hAnsi="Calibri"/>
          <w:sz w:val="22"/>
          <w:szCs w:val="22"/>
        </w:rPr>
      </w:pPr>
      <w:ins w:id="68" w:author="Li, Qiming" w:date="2018-10-12T00:34:00Z">
        <w:r>
          <w:lastRenderedPageBreak/>
          <w:t>Table A.4.4.3.2</w:t>
        </w:r>
        <w:r w:rsidRPr="00B952AC">
          <w:t>-</w:t>
        </w:r>
        <w:r>
          <w:t>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C2C5F" w:rsidRPr="00B952AC" w14:paraId="3FD1F8E1" w14:textId="77777777" w:rsidTr="004D327C">
        <w:trPr>
          <w:cantSplit/>
          <w:jc w:val="center"/>
          <w:ins w:id="69" w:author="Li, Qiming" w:date="2018-10-12T00:34:00Z"/>
        </w:trPr>
        <w:tc>
          <w:tcPr>
            <w:tcW w:w="2543" w:type="dxa"/>
          </w:tcPr>
          <w:p w14:paraId="6B9F53C7" w14:textId="77777777" w:rsidR="007C2C5F" w:rsidRPr="00B952AC" w:rsidRDefault="007C2C5F" w:rsidP="004D327C">
            <w:pPr>
              <w:pStyle w:val="TAH"/>
              <w:rPr>
                <w:ins w:id="70" w:author="Li, Qiming" w:date="2018-10-12T00:34:00Z"/>
                <w:rFonts w:cs="Arial"/>
              </w:rPr>
            </w:pPr>
            <w:ins w:id="71" w:author="Li, Qiming" w:date="2018-10-12T00:34:00Z">
              <w:r w:rsidRPr="00B952AC">
                <w:rPr>
                  <w:rFonts w:cs="v3.7.0"/>
                </w:rPr>
                <w:t>Parameter</w:t>
              </w:r>
            </w:ins>
          </w:p>
        </w:tc>
        <w:tc>
          <w:tcPr>
            <w:tcW w:w="566" w:type="dxa"/>
          </w:tcPr>
          <w:p w14:paraId="5A5DEC28" w14:textId="77777777" w:rsidR="007C2C5F" w:rsidRPr="00B952AC" w:rsidRDefault="007C2C5F" w:rsidP="004D327C">
            <w:pPr>
              <w:pStyle w:val="TAH"/>
              <w:rPr>
                <w:ins w:id="72" w:author="Li, Qiming" w:date="2018-10-12T00:34:00Z"/>
                <w:rFonts w:cs="Arial"/>
              </w:rPr>
            </w:pPr>
            <w:ins w:id="73" w:author="Li, Qiming" w:date="2018-10-12T00:34:00Z">
              <w:r w:rsidRPr="00B952AC">
                <w:rPr>
                  <w:rFonts w:cs="v3.7.0"/>
                </w:rPr>
                <w:t>Unit</w:t>
              </w:r>
            </w:ins>
          </w:p>
        </w:tc>
        <w:tc>
          <w:tcPr>
            <w:tcW w:w="3248" w:type="dxa"/>
          </w:tcPr>
          <w:p w14:paraId="6039A5E7" w14:textId="77777777" w:rsidR="007C2C5F" w:rsidRPr="00B952AC" w:rsidRDefault="007C2C5F" w:rsidP="004D327C">
            <w:pPr>
              <w:pStyle w:val="TAH"/>
              <w:rPr>
                <w:ins w:id="74" w:author="Li, Qiming" w:date="2018-10-12T00:34:00Z"/>
                <w:rFonts w:cs="Arial"/>
              </w:rPr>
            </w:pPr>
            <w:ins w:id="75" w:author="Li, Qiming" w:date="2018-10-12T00:34:00Z">
              <w:r w:rsidRPr="00B952AC">
                <w:rPr>
                  <w:rFonts w:cs="v3.7.0"/>
                </w:rPr>
                <w:t>Value</w:t>
              </w:r>
            </w:ins>
          </w:p>
        </w:tc>
        <w:tc>
          <w:tcPr>
            <w:tcW w:w="3390" w:type="dxa"/>
          </w:tcPr>
          <w:p w14:paraId="1E9E73EC" w14:textId="77777777" w:rsidR="007C2C5F" w:rsidRPr="00B952AC" w:rsidRDefault="007C2C5F" w:rsidP="004D327C">
            <w:pPr>
              <w:pStyle w:val="TAH"/>
              <w:rPr>
                <w:ins w:id="76" w:author="Li, Qiming" w:date="2018-10-12T00:34:00Z"/>
                <w:rFonts w:cs="Arial"/>
              </w:rPr>
            </w:pPr>
            <w:ins w:id="77" w:author="Li, Qiming" w:date="2018-10-12T00:34:00Z">
              <w:r w:rsidRPr="00B952AC">
                <w:rPr>
                  <w:rFonts w:cs="v3.7.0"/>
                </w:rPr>
                <w:t>Comment</w:t>
              </w:r>
            </w:ins>
          </w:p>
        </w:tc>
      </w:tr>
      <w:tr w:rsidR="007C2C5F" w:rsidRPr="00B952AC" w14:paraId="7632EDD3" w14:textId="77777777" w:rsidTr="004D327C">
        <w:trPr>
          <w:cantSplit/>
          <w:jc w:val="center"/>
          <w:ins w:id="78" w:author="Li, Qiming" w:date="2018-10-12T00:34:00Z"/>
        </w:trPr>
        <w:tc>
          <w:tcPr>
            <w:tcW w:w="2543" w:type="dxa"/>
          </w:tcPr>
          <w:p w14:paraId="7545A8E6" w14:textId="77777777" w:rsidR="007C2C5F" w:rsidRPr="005E4279" w:rsidRDefault="007C2C5F" w:rsidP="004D327C">
            <w:pPr>
              <w:pStyle w:val="TAH"/>
              <w:rPr>
                <w:ins w:id="79" w:author="Li, Qiming" w:date="2018-10-12T00:34:00Z"/>
                <w:rFonts w:cs="v3.7.0"/>
                <w:b w:val="0"/>
              </w:rPr>
            </w:pPr>
            <w:ins w:id="80" w:author="Li, Qiming" w:date="2018-10-12T00:34:00Z">
              <w:r w:rsidRPr="005E4279">
                <w:rPr>
                  <w:rFonts w:cs="v3.7.0"/>
                  <w:b w:val="0"/>
                </w:rPr>
                <w:t>RF channel number</w:t>
              </w:r>
            </w:ins>
          </w:p>
        </w:tc>
        <w:tc>
          <w:tcPr>
            <w:tcW w:w="566" w:type="dxa"/>
          </w:tcPr>
          <w:p w14:paraId="0C6D859B" w14:textId="77777777" w:rsidR="007C2C5F" w:rsidRPr="00B952AC" w:rsidRDefault="007C2C5F" w:rsidP="004D327C">
            <w:pPr>
              <w:pStyle w:val="TAH"/>
              <w:rPr>
                <w:ins w:id="81" w:author="Li, Qiming" w:date="2018-10-12T00:34:00Z"/>
                <w:rFonts w:cs="v3.7.0"/>
              </w:rPr>
            </w:pPr>
          </w:p>
        </w:tc>
        <w:tc>
          <w:tcPr>
            <w:tcW w:w="3248" w:type="dxa"/>
          </w:tcPr>
          <w:p w14:paraId="60AB3D22" w14:textId="77777777" w:rsidR="007C2C5F" w:rsidRPr="00A45733" w:rsidRDefault="007C2C5F" w:rsidP="004D327C">
            <w:pPr>
              <w:pStyle w:val="TAH"/>
              <w:rPr>
                <w:ins w:id="82" w:author="Li, Qiming" w:date="2018-10-12T00:34:00Z"/>
                <w:rFonts w:cs="v3.7.0"/>
                <w:b w:val="0"/>
              </w:rPr>
            </w:pPr>
            <w:ins w:id="83" w:author="Li, Qiming" w:date="2018-10-12T00:34:00Z">
              <w:r w:rsidRPr="00A45733">
                <w:rPr>
                  <w:rFonts w:cs="v3.7.0"/>
                  <w:b w:val="0"/>
                </w:rPr>
                <w:t>Cell 1: 1</w:t>
              </w:r>
            </w:ins>
          </w:p>
          <w:p w14:paraId="2455398A" w14:textId="77777777" w:rsidR="007C2C5F" w:rsidRPr="00A45733" w:rsidRDefault="007C2C5F" w:rsidP="004D327C">
            <w:pPr>
              <w:pStyle w:val="TAH"/>
              <w:rPr>
                <w:ins w:id="84" w:author="Li, Qiming" w:date="2018-10-12T00:34:00Z"/>
                <w:rFonts w:cs="v3.7.0"/>
                <w:b w:val="0"/>
              </w:rPr>
            </w:pPr>
            <w:ins w:id="85" w:author="Li, Qiming" w:date="2018-10-12T00:34:00Z">
              <w:r w:rsidRPr="00A45733">
                <w:rPr>
                  <w:rFonts w:cs="v3.7.0"/>
                  <w:b w:val="0"/>
                </w:rPr>
                <w:t>Cell 2: 2</w:t>
              </w:r>
            </w:ins>
          </w:p>
        </w:tc>
        <w:tc>
          <w:tcPr>
            <w:tcW w:w="3390" w:type="dxa"/>
          </w:tcPr>
          <w:p w14:paraId="748D2418" w14:textId="77777777" w:rsidR="007C2C5F" w:rsidRPr="00A45733" w:rsidRDefault="007C2C5F" w:rsidP="004D327C">
            <w:pPr>
              <w:pStyle w:val="TAH"/>
              <w:rPr>
                <w:ins w:id="86" w:author="Li, Qiming" w:date="2018-10-12T00:34:00Z"/>
                <w:rFonts w:cs="v3.7.0"/>
                <w:b w:val="0"/>
              </w:rPr>
            </w:pPr>
            <w:ins w:id="87" w:author="Li, Qiming" w:date="2018-10-12T00:34:00Z">
              <w:r w:rsidRPr="00A45733">
                <w:rPr>
                  <w:rFonts w:cs="v3.7.0"/>
                  <w:b w:val="0"/>
                </w:rPr>
                <w:t>1 for E-UTRAN PCell</w:t>
              </w:r>
            </w:ins>
          </w:p>
          <w:p w14:paraId="65AE9910" w14:textId="77777777" w:rsidR="007C2C5F" w:rsidRPr="00A45733" w:rsidRDefault="007C2C5F" w:rsidP="004D327C">
            <w:pPr>
              <w:pStyle w:val="TAH"/>
              <w:rPr>
                <w:ins w:id="88" w:author="Li, Qiming" w:date="2018-10-12T00:34:00Z"/>
                <w:rFonts w:cs="v3.7.0"/>
                <w:b w:val="0"/>
              </w:rPr>
            </w:pPr>
            <w:ins w:id="89" w:author="Li, Qiming" w:date="2018-10-12T00:34:00Z">
              <w:r w:rsidRPr="00A45733">
                <w:rPr>
                  <w:rFonts w:cs="v3.7.0"/>
                  <w:b w:val="0"/>
                </w:rPr>
                <w:t>2 for NR PSCell</w:t>
              </w:r>
            </w:ins>
          </w:p>
        </w:tc>
      </w:tr>
      <w:tr w:rsidR="007C2C5F" w:rsidRPr="00B952AC" w14:paraId="1BE7E895" w14:textId="77777777" w:rsidTr="004D327C">
        <w:trPr>
          <w:cantSplit/>
          <w:trHeight w:val="430"/>
          <w:jc w:val="center"/>
          <w:ins w:id="90" w:author="Li, Qiming" w:date="2018-10-12T00:34:00Z"/>
        </w:trPr>
        <w:tc>
          <w:tcPr>
            <w:tcW w:w="2543" w:type="dxa"/>
            <w:tcBorders>
              <w:bottom w:val="single" w:sz="4" w:space="0" w:color="auto"/>
            </w:tcBorders>
          </w:tcPr>
          <w:p w14:paraId="1ADAB0E4" w14:textId="77777777" w:rsidR="007C2C5F" w:rsidRPr="00B952AC" w:rsidRDefault="007C2C5F" w:rsidP="004D327C">
            <w:pPr>
              <w:pStyle w:val="TAL"/>
              <w:rPr>
                <w:ins w:id="91" w:author="Li, Qiming" w:date="2018-10-12T00:34:00Z"/>
                <w:rFonts w:cs="Arial"/>
              </w:rPr>
            </w:pPr>
            <w:ins w:id="92" w:author="Li, Qiming" w:date="2018-10-12T00:34: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14:paraId="52C0CA68" w14:textId="77777777" w:rsidR="007C2C5F" w:rsidRPr="00B952AC" w:rsidRDefault="007C2C5F" w:rsidP="004D327C">
            <w:pPr>
              <w:pStyle w:val="TAL"/>
              <w:rPr>
                <w:ins w:id="93" w:author="Li, Qiming" w:date="2018-10-12T00:34:00Z"/>
                <w:rFonts w:cs="Arial"/>
              </w:rPr>
            </w:pPr>
          </w:p>
        </w:tc>
        <w:tc>
          <w:tcPr>
            <w:tcW w:w="3248" w:type="dxa"/>
            <w:tcBorders>
              <w:bottom w:val="single" w:sz="4" w:space="0" w:color="auto"/>
            </w:tcBorders>
          </w:tcPr>
          <w:p w14:paraId="4921DEBC" w14:textId="77777777" w:rsidR="007C2C5F" w:rsidRPr="00B952AC" w:rsidRDefault="007C2C5F" w:rsidP="004D327C">
            <w:pPr>
              <w:pStyle w:val="TAL"/>
              <w:rPr>
                <w:ins w:id="94" w:author="Li, Qiming" w:date="2018-10-12T00:34:00Z"/>
                <w:rFonts w:cs="Arial"/>
              </w:rPr>
            </w:pPr>
            <w:ins w:id="95" w:author="Li, Qiming" w:date="2018-10-12T00:34:00Z">
              <w:r w:rsidRPr="00B952AC">
                <w:rPr>
                  <w:rFonts w:cs="v3.7.0"/>
                </w:rPr>
                <w:t>31</w:t>
              </w:r>
            </w:ins>
          </w:p>
        </w:tc>
        <w:tc>
          <w:tcPr>
            <w:tcW w:w="3390" w:type="dxa"/>
            <w:tcBorders>
              <w:bottom w:val="single" w:sz="4" w:space="0" w:color="auto"/>
            </w:tcBorders>
          </w:tcPr>
          <w:p w14:paraId="336A9BCD" w14:textId="77777777" w:rsidR="007C2C5F" w:rsidRPr="00B952AC" w:rsidRDefault="007C2C5F" w:rsidP="004D327C">
            <w:pPr>
              <w:pStyle w:val="TAL"/>
              <w:rPr>
                <w:ins w:id="96" w:author="Li, Qiming" w:date="2018-10-12T00:34:00Z"/>
                <w:rFonts w:cs="Arial"/>
              </w:rPr>
            </w:pPr>
            <w:ins w:id="97" w:author="Li, Qiming" w:date="2018-10-12T00:34: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7C2C5F" w:rsidRPr="00B952AC" w14:paraId="5F9DA5FE" w14:textId="77777777" w:rsidTr="004D327C">
        <w:trPr>
          <w:cantSplit/>
          <w:jc w:val="center"/>
          <w:ins w:id="98" w:author="Li, Qiming" w:date="2018-10-12T00:34:00Z"/>
        </w:trPr>
        <w:tc>
          <w:tcPr>
            <w:tcW w:w="2543" w:type="dxa"/>
          </w:tcPr>
          <w:p w14:paraId="2AD25F31" w14:textId="77777777" w:rsidR="007C2C5F" w:rsidRPr="00B952AC" w:rsidRDefault="007C2C5F" w:rsidP="004D327C">
            <w:pPr>
              <w:pStyle w:val="TAL"/>
              <w:rPr>
                <w:ins w:id="99" w:author="Li, Qiming" w:date="2018-10-12T00:34:00Z"/>
                <w:rFonts w:cs="Arial"/>
              </w:rPr>
            </w:pPr>
            <w:ins w:id="100" w:author="Li, Qiming" w:date="2018-10-12T00:34: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14:paraId="639AA414" w14:textId="77777777" w:rsidR="007C2C5F" w:rsidRPr="00B952AC" w:rsidRDefault="007C2C5F" w:rsidP="004D327C">
            <w:pPr>
              <w:pStyle w:val="TAL"/>
              <w:rPr>
                <w:ins w:id="101" w:author="Li, Qiming" w:date="2018-10-12T00:34:00Z"/>
                <w:rFonts w:cs="Arial"/>
              </w:rPr>
            </w:pPr>
          </w:p>
        </w:tc>
        <w:tc>
          <w:tcPr>
            <w:tcW w:w="3248" w:type="dxa"/>
          </w:tcPr>
          <w:p w14:paraId="3E9585D5" w14:textId="77777777" w:rsidR="007C2C5F" w:rsidRPr="00B952AC" w:rsidRDefault="007C2C5F" w:rsidP="004D327C">
            <w:pPr>
              <w:pStyle w:val="TAL"/>
              <w:rPr>
                <w:ins w:id="102" w:author="Li, Qiming" w:date="2018-10-12T00:34:00Z"/>
                <w:rFonts w:cs="Arial"/>
              </w:rPr>
            </w:pPr>
            <w:ins w:id="103" w:author="Li, Qiming" w:date="2018-10-12T00:34:00Z">
              <w:r w:rsidRPr="00B952AC">
                <w:rPr>
                  <w:rFonts w:cs="v3.7.0"/>
                </w:rPr>
                <w:t>39</w:t>
              </w:r>
            </w:ins>
          </w:p>
        </w:tc>
        <w:tc>
          <w:tcPr>
            <w:tcW w:w="3390" w:type="dxa"/>
          </w:tcPr>
          <w:p w14:paraId="093C0BCE" w14:textId="77777777" w:rsidR="007C2C5F" w:rsidRPr="00B952AC" w:rsidRDefault="007C2C5F" w:rsidP="004D327C">
            <w:pPr>
              <w:pStyle w:val="TAL"/>
              <w:rPr>
                <w:ins w:id="104" w:author="Li, Qiming" w:date="2018-10-12T00:34:00Z"/>
                <w:rFonts w:cs="Arial"/>
              </w:rPr>
            </w:pPr>
            <w:ins w:id="105" w:author="Li, Qiming" w:date="2018-10-12T00:34: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7C2C5F" w:rsidRPr="00B952AC" w14:paraId="3B925E3F" w14:textId="77777777" w:rsidTr="004D327C">
        <w:trPr>
          <w:cantSplit/>
          <w:jc w:val="center"/>
          <w:ins w:id="106" w:author="Li, Qiming" w:date="2018-10-12T00:34:00Z"/>
        </w:trPr>
        <w:tc>
          <w:tcPr>
            <w:tcW w:w="2543" w:type="dxa"/>
          </w:tcPr>
          <w:p w14:paraId="3DF5D80A" w14:textId="77777777" w:rsidR="007C2C5F" w:rsidRPr="00B952AC" w:rsidRDefault="007C2C5F" w:rsidP="004D327C">
            <w:pPr>
              <w:pStyle w:val="TAL"/>
              <w:rPr>
                <w:ins w:id="107" w:author="Li, Qiming" w:date="2018-10-12T00:34:00Z"/>
                <w:rFonts w:cs="Arial"/>
              </w:rPr>
            </w:pPr>
            <w:ins w:id="108" w:author="Li, Qiming" w:date="2018-10-12T00:34:00Z">
              <w:r w:rsidRPr="00B952AC">
                <w:rPr>
                  <w:rFonts w:cs="v3.7.0"/>
                </w:rPr>
                <w:t>T1</w:t>
              </w:r>
            </w:ins>
          </w:p>
        </w:tc>
        <w:tc>
          <w:tcPr>
            <w:tcW w:w="566" w:type="dxa"/>
          </w:tcPr>
          <w:p w14:paraId="1B6DDE83" w14:textId="77777777" w:rsidR="007C2C5F" w:rsidRPr="00B952AC" w:rsidRDefault="007C2C5F" w:rsidP="004D327C">
            <w:pPr>
              <w:pStyle w:val="TAL"/>
              <w:rPr>
                <w:ins w:id="109" w:author="Li, Qiming" w:date="2018-10-12T00:34:00Z"/>
                <w:rFonts w:cs="Arial"/>
              </w:rPr>
            </w:pPr>
            <w:ins w:id="110" w:author="Li, Qiming" w:date="2018-10-12T00:34:00Z">
              <w:r w:rsidRPr="00B952AC">
                <w:rPr>
                  <w:rFonts w:cs="v3.7.0"/>
                </w:rPr>
                <w:t>s</w:t>
              </w:r>
            </w:ins>
          </w:p>
        </w:tc>
        <w:tc>
          <w:tcPr>
            <w:tcW w:w="3248" w:type="dxa"/>
          </w:tcPr>
          <w:p w14:paraId="60FE0A20" w14:textId="77777777" w:rsidR="007C2C5F" w:rsidRPr="00B952AC" w:rsidRDefault="007C2C5F" w:rsidP="004D327C">
            <w:pPr>
              <w:pStyle w:val="TAL"/>
              <w:rPr>
                <w:ins w:id="111" w:author="Li, Qiming" w:date="2018-10-12T00:34:00Z"/>
                <w:rFonts w:cs="Arial"/>
              </w:rPr>
            </w:pPr>
            <w:ins w:id="112" w:author="Li, Qiming" w:date="2018-10-12T00:34:00Z">
              <w:r w:rsidRPr="00B952AC">
                <w:rPr>
                  <w:rFonts w:cs="v3.7.0"/>
                </w:rPr>
                <w:t>5</w:t>
              </w:r>
            </w:ins>
          </w:p>
        </w:tc>
        <w:tc>
          <w:tcPr>
            <w:tcW w:w="3390" w:type="dxa"/>
          </w:tcPr>
          <w:p w14:paraId="0CD752DB" w14:textId="77777777" w:rsidR="007C2C5F" w:rsidRPr="00B952AC" w:rsidRDefault="007C2C5F" w:rsidP="004D327C">
            <w:pPr>
              <w:pStyle w:val="TAL"/>
              <w:rPr>
                <w:ins w:id="113" w:author="Li, Qiming" w:date="2018-10-12T00:34:00Z"/>
                <w:rFonts w:cs="Arial"/>
              </w:rPr>
            </w:pPr>
          </w:p>
        </w:tc>
      </w:tr>
      <w:tr w:rsidR="007C2C5F" w:rsidRPr="00B952AC" w14:paraId="600ECA7E" w14:textId="77777777" w:rsidTr="004D327C">
        <w:trPr>
          <w:cantSplit/>
          <w:jc w:val="center"/>
          <w:ins w:id="114" w:author="Li, Qiming" w:date="2018-10-12T00:34:00Z"/>
        </w:trPr>
        <w:tc>
          <w:tcPr>
            <w:tcW w:w="2543" w:type="dxa"/>
          </w:tcPr>
          <w:p w14:paraId="793663AF" w14:textId="77777777" w:rsidR="007C2C5F" w:rsidRPr="00B952AC" w:rsidRDefault="007C2C5F" w:rsidP="004D327C">
            <w:pPr>
              <w:pStyle w:val="TAL"/>
              <w:rPr>
                <w:ins w:id="115" w:author="Li, Qiming" w:date="2018-10-12T00:34:00Z"/>
                <w:rFonts w:cs="Arial"/>
              </w:rPr>
            </w:pPr>
            <w:ins w:id="116" w:author="Li, Qiming" w:date="2018-10-12T00:34:00Z">
              <w:r w:rsidRPr="00B952AC">
                <w:rPr>
                  <w:rFonts w:cs="v3.7.0"/>
                </w:rPr>
                <w:t>T2</w:t>
              </w:r>
            </w:ins>
          </w:p>
        </w:tc>
        <w:tc>
          <w:tcPr>
            <w:tcW w:w="566" w:type="dxa"/>
          </w:tcPr>
          <w:p w14:paraId="369B37BF" w14:textId="77777777" w:rsidR="007C2C5F" w:rsidRPr="00B952AC" w:rsidRDefault="007C2C5F" w:rsidP="004D327C">
            <w:pPr>
              <w:pStyle w:val="TAL"/>
              <w:rPr>
                <w:ins w:id="117" w:author="Li, Qiming" w:date="2018-10-12T00:34:00Z"/>
                <w:rFonts w:cs="Arial"/>
              </w:rPr>
            </w:pPr>
            <w:ins w:id="118" w:author="Li, Qiming" w:date="2018-10-12T00:34:00Z">
              <w:r w:rsidRPr="00B952AC">
                <w:rPr>
                  <w:rFonts w:cs="v3.7.0"/>
                </w:rPr>
                <w:t>s</w:t>
              </w:r>
            </w:ins>
          </w:p>
        </w:tc>
        <w:tc>
          <w:tcPr>
            <w:tcW w:w="3248" w:type="dxa"/>
          </w:tcPr>
          <w:p w14:paraId="7BB667EF" w14:textId="77777777" w:rsidR="007C2C5F" w:rsidRPr="00B952AC" w:rsidRDefault="007C2C5F" w:rsidP="004D327C">
            <w:pPr>
              <w:pStyle w:val="TAL"/>
              <w:rPr>
                <w:ins w:id="119" w:author="Li, Qiming" w:date="2018-10-12T00:34:00Z"/>
                <w:rFonts w:cs="Arial"/>
              </w:rPr>
            </w:pPr>
            <w:ins w:id="120" w:author="Li, Qiming" w:date="2018-10-12T00:34:00Z">
              <w:r w:rsidRPr="00B952AC">
                <w:rPr>
                  <w:rFonts w:cs="v3.7.0"/>
                </w:rPr>
                <w:t>5</w:t>
              </w:r>
            </w:ins>
          </w:p>
        </w:tc>
        <w:tc>
          <w:tcPr>
            <w:tcW w:w="3390" w:type="dxa"/>
          </w:tcPr>
          <w:p w14:paraId="1FBE3BF4" w14:textId="77777777" w:rsidR="007C2C5F" w:rsidRPr="00B952AC" w:rsidRDefault="007C2C5F" w:rsidP="004D327C">
            <w:pPr>
              <w:pStyle w:val="TAL"/>
              <w:rPr>
                <w:ins w:id="121" w:author="Li, Qiming" w:date="2018-10-12T00:34:00Z"/>
                <w:rFonts w:cs="Arial"/>
              </w:rPr>
            </w:pPr>
          </w:p>
        </w:tc>
      </w:tr>
    </w:tbl>
    <w:p w14:paraId="327B2F39" w14:textId="77777777" w:rsidR="007C2C5F" w:rsidRDefault="007C2C5F" w:rsidP="007C2C5F">
      <w:pPr>
        <w:rPr>
          <w:ins w:id="122" w:author="Li, Qiming" w:date="2018-10-12T00:34:00Z"/>
        </w:rPr>
      </w:pPr>
    </w:p>
    <w:p w14:paraId="3ACF6351" w14:textId="77777777" w:rsidR="007C2C5F" w:rsidRDefault="007C2C5F" w:rsidP="007C2C5F">
      <w:pPr>
        <w:pStyle w:val="TH"/>
        <w:rPr>
          <w:ins w:id="123" w:author="Li, Qiming" w:date="2018-10-12T00:34:00Z"/>
          <w:rFonts w:ascii="Calibri" w:eastAsia="Calibri" w:hAnsi="Calibri"/>
          <w:sz w:val="22"/>
          <w:szCs w:val="22"/>
        </w:rPr>
      </w:pPr>
      <w:ins w:id="124" w:author="Li, Qiming" w:date="2018-10-12T00:34:00Z">
        <w:r>
          <w:t>Table A.4.4.3.2</w:t>
        </w:r>
        <w:r w:rsidRPr="00B952AC">
          <w:t>-</w:t>
        </w:r>
        <w:r>
          <w:t>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7C2C5F" w14:paraId="76AB165D" w14:textId="77777777" w:rsidTr="004D327C">
        <w:trPr>
          <w:jc w:val="center"/>
          <w:ins w:id="125" w:author="Li, Qiming" w:date="2018-10-12T00:34: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21EA73" w14:textId="77777777" w:rsidR="007C2C5F" w:rsidRPr="003F514D" w:rsidRDefault="007C2C5F" w:rsidP="004D327C">
            <w:pPr>
              <w:pStyle w:val="TAH"/>
              <w:rPr>
                <w:ins w:id="126" w:author="Li, Qiming" w:date="2018-10-12T00:34:00Z"/>
                <w:rFonts w:cs="Arial"/>
                <w:lang w:val="en-US"/>
              </w:rPr>
            </w:pPr>
            <w:ins w:id="127" w:author="Li, Qiming" w:date="2018-10-12T00:34:00Z">
              <w:r w:rsidRPr="003F514D">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2C1751" w14:textId="77777777" w:rsidR="007C2C5F" w:rsidRPr="003F514D" w:rsidRDefault="007C2C5F" w:rsidP="004D327C">
            <w:pPr>
              <w:pStyle w:val="TAH"/>
              <w:rPr>
                <w:ins w:id="128" w:author="Li, Qiming" w:date="2018-10-12T00:34:00Z"/>
                <w:rFonts w:cs="Arial"/>
                <w:lang w:val="en-US"/>
              </w:rPr>
            </w:pPr>
            <w:ins w:id="129" w:author="Li, Qiming" w:date="2018-10-12T00:34:00Z">
              <w:r w:rsidRPr="003F514D">
                <w:rPr>
                  <w:rFonts w:cs="Arial"/>
                  <w:lang w:val="en-US"/>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F875A97" w14:textId="77777777" w:rsidR="007C2C5F" w:rsidRPr="003F514D" w:rsidRDefault="007C2C5F" w:rsidP="004D327C">
            <w:pPr>
              <w:pStyle w:val="TAH"/>
              <w:rPr>
                <w:ins w:id="130" w:author="Li, Qiming" w:date="2018-10-12T00:34:00Z"/>
                <w:rFonts w:cs="Arial"/>
                <w:lang w:val="en-US"/>
              </w:rPr>
            </w:pPr>
            <w:ins w:id="131" w:author="Li, Qiming" w:date="2018-10-12T00:34:00Z">
              <w:r>
                <w:rPr>
                  <w:rFonts w:cs="Arial"/>
                  <w:lang w:val="en-US"/>
                </w:rPr>
                <w:t>Test1</w:t>
              </w:r>
            </w:ins>
          </w:p>
        </w:tc>
      </w:tr>
      <w:tr w:rsidR="007C2C5F" w14:paraId="3A992BAD" w14:textId="77777777" w:rsidTr="004D327C">
        <w:trPr>
          <w:jc w:val="center"/>
          <w:ins w:id="132" w:author="Li, Qiming" w:date="2018-10-12T00:34: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C85E0E1" w14:textId="77777777" w:rsidR="007C2C5F" w:rsidRPr="00046F03" w:rsidRDefault="007C2C5F" w:rsidP="004D327C">
            <w:pPr>
              <w:spacing w:after="0"/>
              <w:rPr>
                <w:ins w:id="133" w:author="Li, Qiming" w:date="2018-10-12T00:34: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10CB37" w14:textId="77777777" w:rsidR="007C2C5F" w:rsidRPr="00046F03" w:rsidRDefault="007C2C5F" w:rsidP="004D327C">
            <w:pPr>
              <w:spacing w:after="0"/>
              <w:rPr>
                <w:ins w:id="134" w:author="Li, Qiming" w:date="2018-10-12T00:34:00Z"/>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50CEA7" w14:textId="77777777" w:rsidR="007C2C5F" w:rsidRPr="003F514D" w:rsidRDefault="007C2C5F" w:rsidP="004D327C">
            <w:pPr>
              <w:pStyle w:val="TAH"/>
              <w:rPr>
                <w:ins w:id="135" w:author="Li, Qiming" w:date="2018-10-12T00:34:00Z"/>
                <w:rFonts w:cs="Arial"/>
                <w:lang w:val="en-US"/>
              </w:rPr>
            </w:pPr>
            <w:ins w:id="136" w:author="Li, Qiming" w:date="2018-10-12T00:34:00Z">
              <w:r>
                <w:rPr>
                  <w:rFonts w:cs="Arial"/>
                  <w:lang w:val="en-US"/>
                </w:rP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4914B60F" w14:textId="77777777" w:rsidR="007C2C5F" w:rsidRPr="003F514D" w:rsidRDefault="007C2C5F" w:rsidP="004D327C">
            <w:pPr>
              <w:pStyle w:val="TAH"/>
              <w:rPr>
                <w:ins w:id="137" w:author="Li, Qiming" w:date="2018-10-12T00:34:00Z"/>
                <w:rFonts w:cs="Arial"/>
                <w:lang w:val="en-US"/>
              </w:rPr>
            </w:pPr>
            <w:ins w:id="138" w:author="Li, Qiming" w:date="2018-10-12T00:34:00Z">
              <w:r>
                <w:rPr>
                  <w:rFonts w:cs="Arial"/>
                  <w:lang w:val="en-US"/>
                </w:rPr>
                <w:t>T2</w:t>
              </w:r>
            </w:ins>
          </w:p>
        </w:tc>
      </w:tr>
      <w:tr w:rsidR="007C2C5F" w14:paraId="2A2FFA04" w14:textId="77777777" w:rsidTr="004D327C">
        <w:trPr>
          <w:trHeight w:val="105"/>
          <w:jc w:val="center"/>
          <w:ins w:id="139" w:author="Li, Qiming" w:date="2018-10-12T00:34:00Z"/>
        </w:trPr>
        <w:tc>
          <w:tcPr>
            <w:tcW w:w="2088" w:type="dxa"/>
            <w:gridSpan w:val="2"/>
            <w:vMerge w:val="restart"/>
            <w:tcBorders>
              <w:top w:val="single" w:sz="4" w:space="0" w:color="auto"/>
              <w:left w:val="single" w:sz="4" w:space="0" w:color="auto"/>
              <w:right w:val="single" w:sz="4" w:space="0" w:color="auto"/>
            </w:tcBorders>
            <w:vAlign w:val="center"/>
          </w:tcPr>
          <w:p w14:paraId="212D579A" w14:textId="77777777" w:rsidR="007C2C5F" w:rsidRPr="003F514D" w:rsidRDefault="007C2C5F" w:rsidP="004D327C">
            <w:pPr>
              <w:pStyle w:val="TAL"/>
              <w:rPr>
                <w:ins w:id="140" w:author="Li, Qiming" w:date="2018-10-12T00:34:00Z"/>
                <w:rFonts w:cs="Arial"/>
                <w:lang w:val="en-US"/>
              </w:rPr>
            </w:pPr>
            <w:ins w:id="141" w:author="Li, Qiming" w:date="2018-10-12T00:34:00Z">
              <w:r w:rsidRPr="003F514D">
                <w:rPr>
                  <w:rFonts w:cs="Arial"/>
                  <w:lang w:val="en-US"/>
                </w:rPr>
                <w:lastRenderedPageBreak/>
                <w:t>Duplex mode</w:t>
              </w:r>
            </w:ins>
          </w:p>
        </w:tc>
        <w:tc>
          <w:tcPr>
            <w:tcW w:w="1717" w:type="dxa"/>
            <w:tcBorders>
              <w:top w:val="single" w:sz="4" w:space="0" w:color="auto"/>
              <w:left w:val="single" w:sz="4" w:space="0" w:color="auto"/>
              <w:right w:val="single" w:sz="4" w:space="0" w:color="auto"/>
            </w:tcBorders>
            <w:vAlign w:val="center"/>
          </w:tcPr>
          <w:p w14:paraId="63867AEC" w14:textId="77777777" w:rsidR="007C2C5F" w:rsidRPr="003F514D" w:rsidRDefault="007C2C5F" w:rsidP="004D327C">
            <w:pPr>
              <w:pStyle w:val="TAL"/>
              <w:rPr>
                <w:ins w:id="142" w:author="Li, Qiming" w:date="2018-10-12T00:34:00Z"/>
                <w:rFonts w:cs="Arial"/>
                <w:lang w:val="en-US"/>
              </w:rPr>
            </w:pPr>
            <w:ins w:id="143" w:author="Li, Qiming" w:date="2018-10-12T00:34:00Z">
              <w:r w:rsidRPr="003F514D">
                <w:rPr>
                  <w:rFonts w:cs="Arial"/>
                </w:rPr>
                <w:t>Config 1,4</w:t>
              </w:r>
            </w:ins>
          </w:p>
        </w:tc>
        <w:tc>
          <w:tcPr>
            <w:tcW w:w="1134" w:type="dxa"/>
            <w:vMerge w:val="restart"/>
            <w:tcBorders>
              <w:top w:val="single" w:sz="4" w:space="0" w:color="auto"/>
              <w:left w:val="single" w:sz="4" w:space="0" w:color="auto"/>
              <w:right w:val="single" w:sz="4" w:space="0" w:color="auto"/>
            </w:tcBorders>
            <w:vAlign w:val="center"/>
          </w:tcPr>
          <w:p w14:paraId="3926909E" w14:textId="77777777" w:rsidR="007C2C5F" w:rsidRPr="003F514D" w:rsidRDefault="007C2C5F" w:rsidP="004D327C">
            <w:pPr>
              <w:pStyle w:val="TAC"/>
              <w:ind w:left="57" w:hanging="57"/>
              <w:rPr>
                <w:ins w:id="144" w:author="Li, Qiming" w:date="2018-10-12T00:34: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1786D1EC" w14:textId="77777777" w:rsidR="007C2C5F" w:rsidRPr="004D327C" w:rsidRDefault="007C2C5F" w:rsidP="004D327C">
            <w:pPr>
              <w:pStyle w:val="TAC"/>
              <w:rPr>
                <w:ins w:id="145" w:author="Li, Qiming" w:date="2018-10-12T00:34:00Z"/>
                <w:rFonts w:cs="Arial"/>
                <w:lang w:val="en-US"/>
              </w:rPr>
            </w:pPr>
            <w:ins w:id="146" w:author="Li, Qiming" w:date="2018-10-12T00:34:00Z">
              <w:r w:rsidRPr="004D327C">
                <w:rPr>
                  <w:rFonts w:cs="Arial"/>
                  <w:lang w:val="en-US"/>
                </w:rPr>
                <w:t>FDD</w:t>
              </w:r>
            </w:ins>
          </w:p>
        </w:tc>
      </w:tr>
      <w:tr w:rsidR="007C2C5F" w14:paraId="52CF524F" w14:textId="77777777" w:rsidTr="004D327C">
        <w:trPr>
          <w:trHeight w:val="105"/>
          <w:jc w:val="center"/>
          <w:ins w:id="147" w:author="Li, Qiming" w:date="2018-10-12T00:34:00Z"/>
        </w:trPr>
        <w:tc>
          <w:tcPr>
            <w:tcW w:w="2088" w:type="dxa"/>
            <w:gridSpan w:val="2"/>
            <w:vMerge/>
            <w:tcBorders>
              <w:left w:val="single" w:sz="4" w:space="0" w:color="auto"/>
              <w:bottom w:val="single" w:sz="4" w:space="0" w:color="auto"/>
              <w:right w:val="single" w:sz="4" w:space="0" w:color="auto"/>
            </w:tcBorders>
            <w:vAlign w:val="center"/>
          </w:tcPr>
          <w:p w14:paraId="0D973689" w14:textId="77777777" w:rsidR="007C2C5F" w:rsidRPr="003F514D" w:rsidRDefault="007C2C5F" w:rsidP="004D327C">
            <w:pPr>
              <w:pStyle w:val="TAL"/>
              <w:rPr>
                <w:ins w:id="148" w:author="Li, Qiming" w:date="2018-10-12T00:34:00Z"/>
                <w:rFonts w:cs="Arial"/>
                <w:lang w:val="en-US"/>
              </w:rPr>
            </w:pPr>
          </w:p>
        </w:tc>
        <w:tc>
          <w:tcPr>
            <w:tcW w:w="1717" w:type="dxa"/>
            <w:tcBorders>
              <w:left w:val="single" w:sz="4" w:space="0" w:color="auto"/>
              <w:bottom w:val="single" w:sz="4" w:space="0" w:color="auto"/>
              <w:right w:val="single" w:sz="4" w:space="0" w:color="auto"/>
            </w:tcBorders>
            <w:vAlign w:val="center"/>
          </w:tcPr>
          <w:p w14:paraId="7D13D964" w14:textId="77777777" w:rsidR="007C2C5F" w:rsidRPr="003F514D" w:rsidRDefault="007C2C5F" w:rsidP="004D327C">
            <w:pPr>
              <w:pStyle w:val="TAL"/>
              <w:rPr>
                <w:ins w:id="149" w:author="Li, Qiming" w:date="2018-10-12T00:34:00Z"/>
                <w:rFonts w:cs="Arial"/>
                <w:lang w:val="en-US"/>
              </w:rPr>
            </w:pPr>
            <w:ins w:id="150" w:author="Li, Qiming" w:date="2018-10-12T00:34:00Z">
              <w:r w:rsidRPr="003F514D">
                <w:rPr>
                  <w:rFonts w:cs="Arial"/>
                </w:rPr>
                <w:t>Config 2,3,5,6</w:t>
              </w:r>
            </w:ins>
          </w:p>
        </w:tc>
        <w:tc>
          <w:tcPr>
            <w:tcW w:w="1134" w:type="dxa"/>
            <w:vMerge/>
            <w:tcBorders>
              <w:left w:val="single" w:sz="4" w:space="0" w:color="auto"/>
              <w:bottom w:val="single" w:sz="4" w:space="0" w:color="auto"/>
              <w:right w:val="single" w:sz="4" w:space="0" w:color="auto"/>
            </w:tcBorders>
            <w:vAlign w:val="center"/>
          </w:tcPr>
          <w:p w14:paraId="7D87D74C" w14:textId="77777777" w:rsidR="007C2C5F" w:rsidRPr="003F514D" w:rsidRDefault="007C2C5F" w:rsidP="004D327C">
            <w:pPr>
              <w:pStyle w:val="TAC"/>
              <w:rPr>
                <w:ins w:id="151" w:author="Li, Qiming" w:date="2018-10-12T00:34: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5F5B761E" w14:textId="77777777" w:rsidR="007C2C5F" w:rsidRPr="004D327C" w:rsidRDefault="007C2C5F" w:rsidP="004D327C">
            <w:pPr>
              <w:pStyle w:val="TAC"/>
              <w:rPr>
                <w:ins w:id="152" w:author="Li, Qiming" w:date="2018-10-12T00:34:00Z"/>
                <w:rFonts w:cs="Arial"/>
                <w:lang w:val="en-US"/>
              </w:rPr>
            </w:pPr>
            <w:ins w:id="153" w:author="Li, Qiming" w:date="2018-10-12T00:34:00Z">
              <w:r w:rsidRPr="004D327C">
                <w:rPr>
                  <w:rFonts w:cs="Arial"/>
                  <w:lang w:val="en-US"/>
                </w:rPr>
                <w:t>TDD</w:t>
              </w:r>
            </w:ins>
          </w:p>
        </w:tc>
      </w:tr>
      <w:tr w:rsidR="007C2C5F" w14:paraId="66210570" w14:textId="77777777" w:rsidTr="004D327C">
        <w:trPr>
          <w:trHeight w:val="283"/>
          <w:jc w:val="center"/>
          <w:ins w:id="154" w:author="Li, Qiming" w:date="2018-10-12T00:34:00Z"/>
        </w:trPr>
        <w:tc>
          <w:tcPr>
            <w:tcW w:w="2088" w:type="dxa"/>
            <w:gridSpan w:val="2"/>
            <w:vMerge w:val="restart"/>
            <w:tcBorders>
              <w:top w:val="single" w:sz="4" w:space="0" w:color="auto"/>
              <w:left w:val="single" w:sz="4" w:space="0" w:color="auto"/>
              <w:right w:val="single" w:sz="4" w:space="0" w:color="auto"/>
            </w:tcBorders>
            <w:vAlign w:val="center"/>
          </w:tcPr>
          <w:p w14:paraId="769592BD" w14:textId="77777777" w:rsidR="007C2C5F" w:rsidRPr="003F514D" w:rsidRDefault="007C2C5F" w:rsidP="004D327C">
            <w:pPr>
              <w:pStyle w:val="TAL"/>
              <w:rPr>
                <w:ins w:id="155" w:author="Li, Qiming" w:date="2018-10-12T00:34:00Z"/>
                <w:rFonts w:cs="Arial"/>
                <w:lang w:val="en-US"/>
              </w:rPr>
            </w:pPr>
            <w:ins w:id="156" w:author="Li, Qiming" w:date="2018-10-12T00:34:00Z">
              <w:r w:rsidRPr="003F514D">
                <w:rPr>
                  <w:rFonts w:cs="Arial"/>
                  <w:lang w:val="en-US"/>
                </w:rPr>
                <w:t>TDD configuration</w:t>
              </w:r>
            </w:ins>
          </w:p>
        </w:tc>
        <w:tc>
          <w:tcPr>
            <w:tcW w:w="1717" w:type="dxa"/>
            <w:tcBorders>
              <w:top w:val="single" w:sz="4" w:space="0" w:color="auto"/>
              <w:left w:val="single" w:sz="4" w:space="0" w:color="auto"/>
              <w:right w:val="single" w:sz="4" w:space="0" w:color="auto"/>
            </w:tcBorders>
            <w:vAlign w:val="center"/>
          </w:tcPr>
          <w:p w14:paraId="632B4808" w14:textId="77777777" w:rsidR="007C2C5F" w:rsidRPr="003F514D" w:rsidRDefault="007C2C5F" w:rsidP="004D327C">
            <w:pPr>
              <w:pStyle w:val="TAL"/>
              <w:rPr>
                <w:ins w:id="157" w:author="Li, Qiming" w:date="2018-10-12T00:34:00Z"/>
                <w:rFonts w:cs="Arial"/>
                <w:lang w:val="en-US"/>
              </w:rPr>
            </w:pPr>
            <w:ins w:id="158" w:author="Li, Qiming" w:date="2018-10-12T00:34:00Z">
              <w:r w:rsidRPr="003F514D">
                <w:rPr>
                  <w:rFonts w:cs="Arial"/>
                </w:rPr>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0E773FFD" w14:textId="77777777" w:rsidR="007C2C5F" w:rsidRPr="003F514D" w:rsidRDefault="007C2C5F" w:rsidP="004D327C">
            <w:pPr>
              <w:pStyle w:val="TAC"/>
              <w:rPr>
                <w:ins w:id="159" w:author="Li, Qiming" w:date="2018-10-12T00:34: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0FDE81AA" w14:textId="77777777" w:rsidR="007C2C5F" w:rsidRPr="004D327C" w:rsidRDefault="007C2C5F" w:rsidP="004D327C">
            <w:pPr>
              <w:keepNext/>
              <w:keepLines/>
              <w:spacing w:after="0"/>
              <w:jc w:val="center"/>
              <w:rPr>
                <w:ins w:id="160" w:author="Li, Qiming" w:date="2018-10-12T00:34:00Z"/>
                <w:rFonts w:ascii="Arial" w:eastAsia="Times New Roman" w:hAnsi="Arial" w:cs="Arial"/>
                <w:sz w:val="18"/>
                <w:lang w:val="en-US"/>
              </w:rPr>
            </w:pPr>
            <w:ins w:id="161" w:author="Li, Qiming" w:date="2018-10-12T00:34:00Z">
              <w:r w:rsidRPr="004D327C">
                <w:rPr>
                  <w:rFonts w:ascii="Arial" w:eastAsia="Times New Roman" w:hAnsi="Arial" w:cs="Arial"/>
                  <w:sz w:val="18"/>
                  <w:lang w:val="en-US"/>
                </w:rPr>
                <w:t>Not Applicable</w:t>
              </w:r>
            </w:ins>
          </w:p>
        </w:tc>
      </w:tr>
      <w:tr w:rsidR="007C2C5F" w14:paraId="44ADC48A" w14:textId="77777777" w:rsidTr="004D327C">
        <w:trPr>
          <w:trHeight w:val="283"/>
          <w:jc w:val="center"/>
          <w:ins w:id="162" w:author="Li, Qiming" w:date="2018-10-12T00:34:00Z"/>
        </w:trPr>
        <w:tc>
          <w:tcPr>
            <w:tcW w:w="2088" w:type="dxa"/>
            <w:gridSpan w:val="2"/>
            <w:vMerge/>
            <w:tcBorders>
              <w:left w:val="single" w:sz="4" w:space="0" w:color="auto"/>
              <w:right w:val="single" w:sz="4" w:space="0" w:color="auto"/>
            </w:tcBorders>
            <w:vAlign w:val="center"/>
          </w:tcPr>
          <w:p w14:paraId="1BDA79C0" w14:textId="77777777" w:rsidR="007C2C5F" w:rsidRPr="003F514D" w:rsidRDefault="007C2C5F" w:rsidP="004D327C">
            <w:pPr>
              <w:pStyle w:val="TAL"/>
              <w:rPr>
                <w:ins w:id="163" w:author="Li, Qiming" w:date="2018-10-12T00:34:00Z"/>
                <w:rFonts w:cs="Arial"/>
                <w:lang w:val="en-US"/>
              </w:rPr>
            </w:pPr>
          </w:p>
        </w:tc>
        <w:tc>
          <w:tcPr>
            <w:tcW w:w="1717" w:type="dxa"/>
            <w:tcBorders>
              <w:left w:val="single" w:sz="4" w:space="0" w:color="auto"/>
              <w:right w:val="single" w:sz="4" w:space="0" w:color="auto"/>
            </w:tcBorders>
            <w:vAlign w:val="center"/>
          </w:tcPr>
          <w:p w14:paraId="277D68FC" w14:textId="77777777" w:rsidR="007C2C5F" w:rsidRPr="003F514D" w:rsidRDefault="007C2C5F" w:rsidP="004D327C">
            <w:pPr>
              <w:pStyle w:val="TAL"/>
              <w:rPr>
                <w:ins w:id="164" w:author="Li, Qiming" w:date="2018-10-12T00:34:00Z"/>
                <w:rFonts w:cs="Arial"/>
                <w:lang w:val="en-US"/>
              </w:rPr>
            </w:pPr>
            <w:ins w:id="165" w:author="Li, Qiming" w:date="2018-10-12T00:34: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14:paraId="113141CC" w14:textId="77777777" w:rsidR="007C2C5F" w:rsidRPr="003F514D" w:rsidRDefault="007C2C5F" w:rsidP="004D327C">
            <w:pPr>
              <w:pStyle w:val="TAC"/>
              <w:rPr>
                <w:ins w:id="166" w:author="Li, Qiming" w:date="2018-10-12T00:34:00Z"/>
                <w:rFonts w:cs="Arial"/>
                <w:lang w:val="en-US"/>
              </w:rPr>
            </w:pPr>
          </w:p>
        </w:tc>
        <w:tc>
          <w:tcPr>
            <w:tcW w:w="4655" w:type="dxa"/>
            <w:gridSpan w:val="2"/>
            <w:tcBorders>
              <w:left w:val="single" w:sz="4" w:space="0" w:color="auto"/>
              <w:right w:val="single" w:sz="4" w:space="0" w:color="auto"/>
            </w:tcBorders>
            <w:vAlign w:val="center"/>
          </w:tcPr>
          <w:p w14:paraId="29B5F611" w14:textId="77777777" w:rsidR="007C2C5F" w:rsidRPr="004D327C" w:rsidRDefault="007C2C5F" w:rsidP="004D327C">
            <w:pPr>
              <w:keepNext/>
              <w:keepLines/>
              <w:spacing w:after="0"/>
              <w:jc w:val="center"/>
              <w:rPr>
                <w:ins w:id="167" w:author="Li, Qiming" w:date="2018-10-12T00:34:00Z"/>
                <w:rFonts w:ascii="Arial" w:eastAsia="Times New Roman" w:hAnsi="Arial" w:cs="Arial"/>
                <w:sz w:val="18"/>
                <w:lang w:val="en-US"/>
              </w:rPr>
            </w:pPr>
            <w:ins w:id="168" w:author="Li, Qiming" w:date="2018-10-12T00:34:00Z">
              <w:r w:rsidRPr="004D327C">
                <w:rPr>
                  <w:rFonts w:ascii="Arial" w:eastAsia="Times New Roman" w:hAnsi="Arial" w:cs="Arial"/>
                  <w:sz w:val="18"/>
                  <w:lang w:val="en-US"/>
                </w:rPr>
                <w:t>TDDConf.1.1</w:t>
              </w:r>
            </w:ins>
          </w:p>
        </w:tc>
      </w:tr>
      <w:tr w:rsidR="007C2C5F" w14:paraId="47B1310D" w14:textId="77777777" w:rsidTr="004D327C">
        <w:trPr>
          <w:trHeight w:val="283"/>
          <w:jc w:val="center"/>
          <w:ins w:id="169" w:author="Li, Qiming" w:date="2018-10-12T00:34:00Z"/>
        </w:trPr>
        <w:tc>
          <w:tcPr>
            <w:tcW w:w="2088" w:type="dxa"/>
            <w:gridSpan w:val="2"/>
            <w:vMerge/>
            <w:tcBorders>
              <w:left w:val="single" w:sz="4" w:space="0" w:color="auto"/>
              <w:bottom w:val="single" w:sz="4" w:space="0" w:color="auto"/>
              <w:right w:val="single" w:sz="4" w:space="0" w:color="auto"/>
            </w:tcBorders>
            <w:vAlign w:val="center"/>
          </w:tcPr>
          <w:p w14:paraId="5959BE38" w14:textId="77777777" w:rsidR="007C2C5F" w:rsidRPr="003F514D" w:rsidRDefault="007C2C5F" w:rsidP="004D327C">
            <w:pPr>
              <w:pStyle w:val="TAL"/>
              <w:rPr>
                <w:ins w:id="170" w:author="Li, Qiming" w:date="2018-10-12T00:34:00Z"/>
                <w:rFonts w:cs="Arial"/>
                <w:lang w:val="en-US"/>
              </w:rPr>
            </w:pPr>
          </w:p>
        </w:tc>
        <w:tc>
          <w:tcPr>
            <w:tcW w:w="1717" w:type="dxa"/>
            <w:tcBorders>
              <w:left w:val="single" w:sz="4" w:space="0" w:color="auto"/>
              <w:bottom w:val="single" w:sz="4" w:space="0" w:color="auto"/>
              <w:right w:val="single" w:sz="4" w:space="0" w:color="auto"/>
            </w:tcBorders>
            <w:vAlign w:val="center"/>
          </w:tcPr>
          <w:p w14:paraId="62E34D3F" w14:textId="77777777" w:rsidR="007C2C5F" w:rsidRPr="003F514D" w:rsidRDefault="007C2C5F" w:rsidP="004D327C">
            <w:pPr>
              <w:pStyle w:val="TAL"/>
              <w:rPr>
                <w:ins w:id="171" w:author="Li, Qiming" w:date="2018-10-12T00:34:00Z"/>
                <w:rFonts w:cs="Arial"/>
                <w:lang w:val="en-US"/>
              </w:rPr>
            </w:pPr>
            <w:ins w:id="172" w:author="Li, Qiming" w:date="2018-10-12T00:34: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45176119" w14:textId="77777777" w:rsidR="007C2C5F" w:rsidRPr="003F514D" w:rsidRDefault="007C2C5F" w:rsidP="004D327C">
            <w:pPr>
              <w:pStyle w:val="TAC"/>
              <w:rPr>
                <w:ins w:id="173" w:author="Li, Qiming" w:date="2018-10-12T00:34: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2CF4D58C" w14:textId="77777777" w:rsidR="007C2C5F" w:rsidRPr="004D327C" w:rsidRDefault="007C2C5F" w:rsidP="004D327C">
            <w:pPr>
              <w:keepNext/>
              <w:keepLines/>
              <w:spacing w:after="0"/>
              <w:jc w:val="center"/>
              <w:rPr>
                <w:ins w:id="174" w:author="Li, Qiming" w:date="2018-10-12T00:34:00Z"/>
                <w:rFonts w:ascii="Arial" w:eastAsia="Times New Roman" w:hAnsi="Arial" w:cs="Arial"/>
                <w:sz w:val="18"/>
                <w:lang w:val="en-US"/>
              </w:rPr>
            </w:pPr>
            <w:ins w:id="175" w:author="Li, Qiming" w:date="2018-10-12T00:34:00Z">
              <w:r w:rsidRPr="004D327C">
                <w:rPr>
                  <w:rFonts w:ascii="Arial" w:eastAsia="Times New Roman" w:hAnsi="Arial" w:cs="Arial"/>
                  <w:sz w:val="18"/>
                  <w:lang w:val="en-US"/>
                </w:rPr>
                <w:t>TDDConf.1.2</w:t>
              </w:r>
            </w:ins>
          </w:p>
        </w:tc>
      </w:tr>
      <w:tr w:rsidR="007C2C5F" w14:paraId="38065569" w14:textId="77777777" w:rsidTr="004D327C">
        <w:trPr>
          <w:trHeight w:val="283"/>
          <w:jc w:val="center"/>
          <w:ins w:id="176" w:author="Li, Qiming" w:date="2018-10-12T00:34:00Z"/>
        </w:trPr>
        <w:tc>
          <w:tcPr>
            <w:tcW w:w="2088" w:type="dxa"/>
            <w:gridSpan w:val="2"/>
            <w:vMerge w:val="restart"/>
            <w:tcBorders>
              <w:top w:val="single" w:sz="4" w:space="0" w:color="auto"/>
              <w:left w:val="single" w:sz="4" w:space="0" w:color="auto"/>
              <w:right w:val="single" w:sz="4" w:space="0" w:color="auto"/>
            </w:tcBorders>
            <w:vAlign w:val="center"/>
          </w:tcPr>
          <w:p w14:paraId="73B3ADB7" w14:textId="77777777" w:rsidR="007C2C5F" w:rsidRPr="003F514D" w:rsidRDefault="007C2C5F" w:rsidP="004D327C">
            <w:pPr>
              <w:pStyle w:val="TAL"/>
              <w:rPr>
                <w:ins w:id="177" w:author="Li, Qiming" w:date="2018-10-12T00:34:00Z"/>
                <w:rFonts w:cs="Arial"/>
                <w:lang w:val="en-US"/>
              </w:rPr>
            </w:pPr>
            <w:ins w:id="178" w:author="Li, Qiming" w:date="2018-10-12T00:34:00Z">
              <w:r w:rsidRPr="003F514D">
                <w:rPr>
                  <w:rFonts w:cs="Arial"/>
                  <w:lang w:val="en-US"/>
                </w:rPr>
                <w:t>BW</w:t>
              </w:r>
              <w:r w:rsidRPr="003F514D">
                <w:rPr>
                  <w:rFonts w:cs="Arial"/>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4F1C3832" w14:textId="77777777" w:rsidR="007C2C5F" w:rsidRPr="003F514D" w:rsidRDefault="007C2C5F" w:rsidP="004D327C">
            <w:pPr>
              <w:pStyle w:val="TAL"/>
              <w:rPr>
                <w:ins w:id="179" w:author="Li, Qiming" w:date="2018-10-12T00:34:00Z"/>
                <w:rFonts w:cs="Arial"/>
                <w:lang w:val="en-US"/>
              </w:rPr>
            </w:pPr>
            <w:ins w:id="180" w:author="Li, Qiming" w:date="2018-10-12T00:34:00Z">
              <w:r w:rsidRPr="003F514D">
                <w:rPr>
                  <w:rFonts w:cs="Arial"/>
                </w:rPr>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08A4B39A" w14:textId="77777777" w:rsidR="007C2C5F" w:rsidRPr="003F514D" w:rsidRDefault="007C2C5F" w:rsidP="004D327C">
            <w:pPr>
              <w:pStyle w:val="TAC"/>
              <w:rPr>
                <w:ins w:id="181" w:author="Li, Qiming" w:date="2018-10-12T00:34:00Z"/>
                <w:rFonts w:cs="Arial"/>
                <w:lang w:val="en-US"/>
              </w:rPr>
            </w:pPr>
            <w:ins w:id="182" w:author="Li, Qiming" w:date="2018-10-12T00:34:00Z">
              <w:r w:rsidRPr="003F514D">
                <w:rPr>
                  <w:rFonts w:cs="Arial"/>
                  <w:lang w:val="en-US"/>
                </w:rPr>
                <w:t>MHz</w:t>
              </w:r>
            </w:ins>
          </w:p>
        </w:tc>
        <w:tc>
          <w:tcPr>
            <w:tcW w:w="4655" w:type="dxa"/>
            <w:gridSpan w:val="2"/>
            <w:tcBorders>
              <w:top w:val="single" w:sz="4" w:space="0" w:color="auto"/>
              <w:left w:val="single" w:sz="4" w:space="0" w:color="auto"/>
              <w:right w:val="single" w:sz="4" w:space="0" w:color="auto"/>
            </w:tcBorders>
            <w:vAlign w:val="center"/>
          </w:tcPr>
          <w:p w14:paraId="318AE1D4" w14:textId="77777777" w:rsidR="007C2C5F" w:rsidRPr="00765B0F" w:rsidRDefault="007C2C5F" w:rsidP="004D327C">
            <w:pPr>
              <w:keepNext/>
              <w:keepLines/>
              <w:spacing w:after="0"/>
              <w:jc w:val="center"/>
              <w:rPr>
                <w:ins w:id="183" w:author="Li, Qiming" w:date="2018-10-12T00:34:00Z"/>
                <w:rFonts w:ascii="Arial" w:hAnsi="Arial" w:cs="Arial"/>
                <w:sz w:val="18"/>
                <w:szCs w:val="18"/>
                <w:lang w:val="de-DE"/>
              </w:rPr>
            </w:pPr>
            <w:ins w:id="184" w:author="Li, Qiming" w:date="2018-10-12T00:34: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7C2C5F" w14:paraId="1E3358CD" w14:textId="77777777" w:rsidTr="004D327C">
        <w:trPr>
          <w:trHeight w:val="283"/>
          <w:jc w:val="center"/>
          <w:ins w:id="185" w:author="Li, Qiming" w:date="2018-10-12T00:34:00Z"/>
        </w:trPr>
        <w:tc>
          <w:tcPr>
            <w:tcW w:w="2088" w:type="dxa"/>
            <w:gridSpan w:val="2"/>
            <w:vMerge/>
            <w:tcBorders>
              <w:left w:val="single" w:sz="4" w:space="0" w:color="auto"/>
              <w:right w:val="single" w:sz="4" w:space="0" w:color="auto"/>
            </w:tcBorders>
            <w:vAlign w:val="center"/>
          </w:tcPr>
          <w:p w14:paraId="66077D5A" w14:textId="77777777" w:rsidR="007C2C5F" w:rsidRPr="003F514D" w:rsidRDefault="007C2C5F" w:rsidP="004D327C">
            <w:pPr>
              <w:pStyle w:val="TAL"/>
              <w:rPr>
                <w:ins w:id="186" w:author="Li, Qiming" w:date="2018-10-12T00:34:00Z"/>
                <w:rFonts w:cs="Arial"/>
                <w:lang w:val="en-US"/>
              </w:rPr>
            </w:pPr>
          </w:p>
        </w:tc>
        <w:tc>
          <w:tcPr>
            <w:tcW w:w="1717" w:type="dxa"/>
            <w:tcBorders>
              <w:left w:val="single" w:sz="4" w:space="0" w:color="auto"/>
              <w:right w:val="single" w:sz="4" w:space="0" w:color="auto"/>
            </w:tcBorders>
            <w:vAlign w:val="center"/>
          </w:tcPr>
          <w:p w14:paraId="4860C83A" w14:textId="77777777" w:rsidR="007C2C5F" w:rsidRPr="003F514D" w:rsidRDefault="007C2C5F" w:rsidP="004D327C">
            <w:pPr>
              <w:pStyle w:val="TAL"/>
              <w:rPr>
                <w:ins w:id="187" w:author="Li, Qiming" w:date="2018-10-12T00:34:00Z"/>
                <w:rFonts w:cs="Arial"/>
                <w:lang w:val="en-US"/>
              </w:rPr>
            </w:pPr>
            <w:ins w:id="188" w:author="Li, Qiming" w:date="2018-10-12T00:34: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14:paraId="43EE2D71" w14:textId="77777777" w:rsidR="007C2C5F" w:rsidRPr="003F514D" w:rsidRDefault="007C2C5F" w:rsidP="004D327C">
            <w:pPr>
              <w:pStyle w:val="TAC"/>
              <w:rPr>
                <w:ins w:id="189" w:author="Li, Qiming" w:date="2018-10-12T00:34:00Z"/>
                <w:rFonts w:cs="Arial"/>
                <w:lang w:val="en-US"/>
              </w:rPr>
            </w:pPr>
          </w:p>
        </w:tc>
        <w:tc>
          <w:tcPr>
            <w:tcW w:w="4655" w:type="dxa"/>
            <w:gridSpan w:val="2"/>
            <w:tcBorders>
              <w:left w:val="single" w:sz="4" w:space="0" w:color="auto"/>
              <w:right w:val="single" w:sz="4" w:space="0" w:color="auto"/>
            </w:tcBorders>
            <w:vAlign w:val="center"/>
          </w:tcPr>
          <w:p w14:paraId="23520FC2" w14:textId="77777777" w:rsidR="007C2C5F" w:rsidRPr="00765B0F" w:rsidRDefault="007C2C5F" w:rsidP="004D327C">
            <w:pPr>
              <w:keepNext/>
              <w:keepLines/>
              <w:spacing w:after="0"/>
              <w:jc w:val="center"/>
              <w:rPr>
                <w:ins w:id="190" w:author="Li, Qiming" w:date="2018-10-12T00:34:00Z"/>
                <w:rFonts w:ascii="Arial" w:hAnsi="Arial"/>
                <w:sz w:val="18"/>
                <w:szCs w:val="18"/>
              </w:rPr>
            </w:pPr>
            <w:ins w:id="191" w:author="Li, Qiming" w:date="2018-10-12T00:34: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7C2C5F" w14:paraId="4C37F222" w14:textId="77777777" w:rsidTr="004D327C">
        <w:trPr>
          <w:trHeight w:val="283"/>
          <w:jc w:val="center"/>
          <w:ins w:id="192" w:author="Li, Qiming" w:date="2018-10-12T00:34:00Z"/>
        </w:trPr>
        <w:tc>
          <w:tcPr>
            <w:tcW w:w="2088" w:type="dxa"/>
            <w:gridSpan w:val="2"/>
            <w:vMerge/>
            <w:tcBorders>
              <w:left w:val="single" w:sz="4" w:space="0" w:color="auto"/>
              <w:bottom w:val="single" w:sz="4" w:space="0" w:color="auto"/>
              <w:right w:val="single" w:sz="4" w:space="0" w:color="auto"/>
            </w:tcBorders>
            <w:vAlign w:val="center"/>
          </w:tcPr>
          <w:p w14:paraId="32E2635A" w14:textId="77777777" w:rsidR="007C2C5F" w:rsidRPr="003F514D" w:rsidRDefault="007C2C5F" w:rsidP="004D327C">
            <w:pPr>
              <w:pStyle w:val="TAL"/>
              <w:rPr>
                <w:ins w:id="193" w:author="Li, Qiming" w:date="2018-10-12T00:34:00Z"/>
                <w:rFonts w:cs="Arial"/>
                <w:lang w:val="en-US"/>
              </w:rPr>
            </w:pPr>
          </w:p>
        </w:tc>
        <w:tc>
          <w:tcPr>
            <w:tcW w:w="1717" w:type="dxa"/>
            <w:tcBorders>
              <w:left w:val="single" w:sz="4" w:space="0" w:color="auto"/>
              <w:bottom w:val="single" w:sz="4" w:space="0" w:color="auto"/>
              <w:right w:val="single" w:sz="4" w:space="0" w:color="auto"/>
            </w:tcBorders>
            <w:vAlign w:val="center"/>
          </w:tcPr>
          <w:p w14:paraId="320A33FC" w14:textId="77777777" w:rsidR="007C2C5F" w:rsidRPr="003F514D" w:rsidRDefault="007C2C5F" w:rsidP="004D327C">
            <w:pPr>
              <w:pStyle w:val="TAL"/>
              <w:rPr>
                <w:ins w:id="194" w:author="Li, Qiming" w:date="2018-10-12T00:34:00Z"/>
                <w:rFonts w:cs="Arial"/>
                <w:lang w:val="en-US"/>
              </w:rPr>
            </w:pPr>
            <w:ins w:id="195" w:author="Li, Qiming" w:date="2018-10-12T00:34: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4C791E8B" w14:textId="77777777" w:rsidR="007C2C5F" w:rsidRPr="003F514D" w:rsidRDefault="007C2C5F" w:rsidP="004D327C">
            <w:pPr>
              <w:pStyle w:val="TAC"/>
              <w:rPr>
                <w:ins w:id="196" w:author="Li, Qiming" w:date="2018-10-12T00:34: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5D9585B9" w14:textId="77777777" w:rsidR="007C2C5F" w:rsidRPr="00765B0F" w:rsidRDefault="007C2C5F" w:rsidP="004D327C">
            <w:pPr>
              <w:keepNext/>
              <w:keepLines/>
              <w:spacing w:after="0"/>
              <w:jc w:val="center"/>
              <w:rPr>
                <w:ins w:id="197" w:author="Li, Qiming" w:date="2018-10-12T00:34:00Z"/>
                <w:rFonts w:ascii="Arial" w:hAnsi="Arial"/>
                <w:sz w:val="18"/>
                <w:szCs w:val="18"/>
              </w:rPr>
            </w:pPr>
            <w:ins w:id="198" w:author="Li, Qiming" w:date="2018-10-12T00:34:00Z">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 </w:t>
              </w:r>
            </w:ins>
          </w:p>
        </w:tc>
      </w:tr>
      <w:tr w:rsidR="007C2C5F" w14:paraId="2FD4069A" w14:textId="77777777" w:rsidTr="004D327C">
        <w:trPr>
          <w:trHeight w:val="283"/>
          <w:jc w:val="center"/>
          <w:ins w:id="199" w:author="Li, Qiming" w:date="2018-10-12T00:34:00Z"/>
        </w:trPr>
        <w:tc>
          <w:tcPr>
            <w:tcW w:w="2088" w:type="dxa"/>
            <w:gridSpan w:val="2"/>
            <w:vMerge w:val="restart"/>
            <w:tcBorders>
              <w:left w:val="single" w:sz="4" w:space="0" w:color="auto"/>
              <w:right w:val="single" w:sz="4" w:space="0" w:color="auto"/>
            </w:tcBorders>
            <w:vAlign w:val="center"/>
          </w:tcPr>
          <w:p w14:paraId="1950D9B8" w14:textId="77777777" w:rsidR="007C2C5F" w:rsidRPr="003F514D" w:rsidRDefault="007C2C5F" w:rsidP="004D327C">
            <w:pPr>
              <w:pStyle w:val="TAL"/>
              <w:rPr>
                <w:ins w:id="200" w:author="Li, Qiming" w:date="2018-10-12T00:34:00Z"/>
                <w:rFonts w:cs="Arial"/>
                <w:lang w:val="en-US"/>
              </w:rPr>
            </w:pPr>
            <w:ins w:id="201" w:author="Li, Qiming" w:date="2018-10-12T00:34:00Z">
              <w:r w:rsidRPr="003F514D">
                <w:rPr>
                  <w:rFonts w:cs="Arial"/>
                  <w:lang w:val="en-US"/>
                </w:rPr>
                <w:t>BWP BW</w:t>
              </w:r>
            </w:ins>
          </w:p>
        </w:tc>
        <w:tc>
          <w:tcPr>
            <w:tcW w:w="1717" w:type="dxa"/>
            <w:tcBorders>
              <w:left w:val="single" w:sz="4" w:space="0" w:color="auto"/>
              <w:bottom w:val="single" w:sz="4" w:space="0" w:color="auto"/>
              <w:right w:val="single" w:sz="4" w:space="0" w:color="auto"/>
            </w:tcBorders>
            <w:vAlign w:val="center"/>
          </w:tcPr>
          <w:p w14:paraId="4DBD39BD" w14:textId="77777777" w:rsidR="007C2C5F" w:rsidRPr="003F514D" w:rsidRDefault="007C2C5F" w:rsidP="004D327C">
            <w:pPr>
              <w:pStyle w:val="TAL"/>
              <w:rPr>
                <w:ins w:id="202" w:author="Li, Qiming" w:date="2018-10-12T00:34:00Z"/>
                <w:rFonts w:cs="Arial"/>
              </w:rPr>
            </w:pPr>
            <w:ins w:id="203" w:author="Li, Qiming" w:date="2018-10-12T00:34:00Z">
              <w:r w:rsidRPr="003F514D">
                <w:rPr>
                  <w:rFonts w:cs="Arial"/>
                </w:rPr>
                <w:t>Config</w:t>
              </w:r>
              <w:r>
                <w:rPr>
                  <w:szCs w:val="18"/>
                </w:rPr>
                <w:t xml:space="preserve"> 1,4</w:t>
              </w:r>
            </w:ins>
          </w:p>
        </w:tc>
        <w:tc>
          <w:tcPr>
            <w:tcW w:w="1134" w:type="dxa"/>
            <w:vMerge w:val="restart"/>
            <w:tcBorders>
              <w:left w:val="single" w:sz="4" w:space="0" w:color="auto"/>
              <w:right w:val="single" w:sz="4" w:space="0" w:color="auto"/>
            </w:tcBorders>
            <w:vAlign w:val="center"/>
          </w:tcPr>
          <w:p w14:paraId="6F5CF5F4" w14:textId="77777777" w:rsidR="007C2C5F" w:rsidRPr="003F514D" w:rsidRDefault="007C2C5F" w:rsidP="004D327C">
            <w:pPr>
              <w:pStyle w:val="TAC"/>
              <w:rPr>
                <w:ins w:id="204" w:author="Li, Qiming" w:date="2018-10-12T00:34:00Z"/>
                <w:rFonts w:cs="Arial"/>
                <w:lang w:val="en-US"/>
              </w:rPr>
            </w:pPr>
            <w:ins w:id="205" w:author="Li, Qiming" w:date="2018-10-12T00:34:00Z">
              <w:r>
                <w:rPr>
                  <w:rFonts w:cs="Arial"/>
                  <w:lang w:val="en-US"/>
                </w:rPr>
                <w:t>MHz</w:t>
              </w:r>
            </w:ins>
          </w:p>
        </w:tc>
        <w:tc>
          <w:tcPr>
            <w:tcW w:w="4655" w:type="dxa"/>
            <w:gridSpan w:val="2"/>
            <w:tcBorders>
              <w:left w:val="single" w:sz="4" w:space="0" w:color="auto"/>
              <w:bottom w:val="single" w:sz="4" w:space="0" w:color="auto"/>
              <w:right w:val="single" w:sz="4" w:space="0" w:color="auto"/>
            </w:tcBorders>
            <w:vAlign w:val="center"/>
          </w:tcPr>
          <w:p w14:paraId="5C5479DD" w14:textId="77777777" w:rsidR="007C2C5F" w:rsidRPr="00765B0F" w:rsidRDefault="007C2C5F" w:rsidP="004D327C">
            <w:pPr>
              <w:keepNext/>
              <w:keepLines/>
              <w:spacing w:after="0"/>
              <w:jc w:val="center"/>
              <w:rPr>
                <w:ins w:id="206" w:author="Li, Qiming" w:date="2018-10-12T00:34:00Z"/>
                <w:rFonts w:ascii="Arial" w:hAnsi="Arial"/>
                <w:sz w:val="18"/>
                <w:szCs w:val="18"/>
              </w:rPr>
            </w:pPr>
            <w:ins w:id="207" w:author="Li, Qiming" w:date="2018-10-12T00:34: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C2C5F" w14:paraId="288941B6" w14:textId="77777777" w:rsidTr="004D327C">
        <w:trPr>
          <w:trHeight w:val="283"/>
          <w:jc w:val="center"/>
          <w:ins w:id="208" w:author="Li, Qiming" w:date="2018-10-12T00:34:00Z"/>
        </w:trPr>
        <w:tc>
          <w:tcPr>
            <w:tcW w:w="2088" w:type="dxa"/>
            <w:gridSpan w:val="2"/>
            <w:vMerge/>
            <w:tcBorders>
              <w:left w:val="single" w:sz="4" w:space="0" w:color="auto"/>
              <w:right w:val="single" w:sz="4" w:space="0" w:color="auto"/>
            </w:tcBorders>
            <w:vAlign w:val="center"/>
          </w:tcPr>
          <w:p w14:paraId="740E0A53" w14:textId="77777777" w:rsidR="007C2C5F" w:rsidRPr="003F514D" w:rsidRDefault="007C2C5F" w:rsidP="004D327C">
            <w:pPr>
              <w:pStyle w:val="TAL"/>
              <w:rPr>
                <w:ins w:id="209" w:author="Li, Qiming" w:date="2018-10-12T00:34:00Z"/>
                <w:rFonts w:cs="Arial"/>
                <w:lang w:val="en-US"/>
              </w:rPr>
            </w:pPr>
          </w:p>
        </w:tc>
        <w:tc>
          <w:tcPr>
            <w:tcW w:w="1717" w:type="dxa"/>
            <w:tcBorders>
              <w:left w:val="single" w:sz="4" w:space="0" w:color="auto"/>
              <w:bottom w:val="single" w:sz="4" w:space="0" w:color="auto"/>
              <w:right w:val="single" w:sz="4" w:space="0" w:color="auto"/>
            </w:tcBorders>
            <w:vAlign w:val="center"/>
          </w:tcPr>
          <w:p w14:paraId="59AEFDD3" w14:textId="77777777" w:rsidR="007C2C5F" w:rsidRPr="003F514D" w:rsidRDefault="007C2C5F" w:rsidP="004D327C">
            <w:pPr>
              <w:pStyle w:val="TAL"/>
              <w:rPr>
                <w:ins w:id="210" w:author="Li, Qiming" w:date="2018-10-12T00:34:00Z"/>
                <w:rFonts w:cs="Arial"/>
              </w:rPr>
            </w:pPr>
            <w:ins w:id="211" w:author="Li, Qiming" w:date="2018-10-12T00:34: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14:paraId="294C623E" w14:textId="77777777" w:rsidR="007C2C5F" w:rsidRPr="003F514D" w:rsidRDefault="007C2C5F" w:rsidP="004D327C">
            <w:pPr>
              <w:pStyle w:val="TAC"/>
              <w:rPr>
                <w:ins w:id="212" w:author="Li, Qiming" w:date="2018-10-12T00:34: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7261AF26" w14:textId="77777777" w:rsidR="007C2C5F" w:rsidRPr="00765B0F" w:rsidRDefault="007C2C5F" w:rsidP="004D327C">
            <w:pPr>
              <w:keepNext/>
              <w:keepLines/>
              <w:spacing w:after="0"/>
              <w:jc w:val="center"/>
              <w:rPr>
                <w:ins w:id="213" w:author="Li, Qiming" w:date="2018-10-12T00:34:00Z"/>
                <w:rFonts w:ascii="Arial" w:hAnsi="Arial"/>
                <w:sz w:val="18"/>
                <w:szCs w:val="18"/>
              </w:rPr>
            </w:pPr>
            <w:ins w:id="214" w:author="Li, Qiming" w:date="2018-10-12T00:34: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C2C5F" w14:paraId="3187A758" w14:textId="77777777" w:rsidTr="004D327C">
        <w:trPr>
          <w:trHeight w:val="283"/>
          <w:jc w:val="center"/>
          <w:ins w:id="215" w:author="Li, Qiming" w:date="2018-10-12T00:34:00Z"/>
        </w:trPr>
        <w:tc>
          <w:tcPr>
            <w:tcW w:w="2088" w:type="dxa"/>
            <w:gridSpan w:val="2"/>
            <w:vMerge/>
            <w:tcBorders>
              <w:left w:val="single" w:sz="4" w:space="0" w:color="auto"/>
              <w:bottom w:val="single" w:sz="4" w:space="0" w:color="auto"/>
              <w:right w:val="single" w:sz="4" w:space="0" w:color="auto"/>
            </w:tcBorders>
            <w:vAlign w:val="center"/>
          </w:tcPr>
          <w:p w14:paraId="34AAB52A" w14:textId="77777777" w:rsidR="007C2C5F" w:rsidRPr="003F514D" w:rsidRDefault="007C2C5F" w:rsidP="004D327C">
            <w:pPr>
              <w:pStyle w:val="TAL"/>
              <w:rPr>
                <w:ins w:id="216" w:author="Li, Qiming" w:date="2018-10-12T00:34:00Z"/>
                <w:rFonts w:cs="Arial"/>
                <w:lang w:val="en-US"/>
              </w:rPr>
            </w:pPr>
          </w:p>
        </w:tc>
        <w:tc>
          <w:tcPr>
            <w:tcW w:w="1717" w:type="dxa"/>
            <w:tcBorders>
              <w:left w:val="single" w:sz="4" w:space="0" w:color="auto"/>
              <w:bottom w:val="single" w:sz="4" w:space="0" w:color="auto"/>
              <w:right w:val="single" w:sz="4" w:space="0" w:color="auto"/>
            </w:tcBorders>
            <w:vAlign w:val="center"/>
          </w:tcPr>
          <w:p w14:paraId="13F4E221" w14:textId="77777777" w:rsidR="007C2C5F" w:rsidRPr="003F514D" w:rsidRDefault="007C2C5F" w:rsidP="004D327C">
            <w:pPr>
              <w:pStyle w:val="TAL"/>
              <w:rPr>
                <w:ins w:id="217" w:author="Li, Qiming" w:date="2018-10-12T00:34:00Z"/>
                <w:rFonts w:cs="Arial"/>
              </w:rPr>
            </w:pPr>
            <w:ins w:id="218" w:author="Li, Qiming" w:date="2018-10-12T00:34: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3493C59C" w14:textId="77777777" w:rsidR="007C2C5F" w:rsidRPr="003F514D" w:rsidRDefault="007C2C5F" w:rsidP="004D327C">
            <w:pPr>
              <w:pStyle w:val="TAC"/>
              <w:rPr>
                <w:ins w:id="219" w:author="Li, Qiming" w:date="2018-10-12T00:34: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2410BF4D" w14:textId="77777777" w:rsidR="007C2C5F" w:rsidRPr="00765B0F" w:rsidRDefault="007C2C5F" w:rsidP="004D327C">
            <w:pPr>
              <w:keepNext/>
              <w:keepLines/>
              <w:spacing w:after="0"/>
              <w:jc w:val="center"/>
              <w:rPr>
                <w:ins w:id="220" w:author="Li, Qiming" w:date="2018-10-12T00:34:00Z"/>
                <w:rFonts w:ascii="Arial" w:hAnsi="Arial"/>
                <w:sz w:val="18"/>
                <w:szCs w:val="18"/>
              </w:rPr>
            </w:pPr>
            <w:ins w:id="221" w:author="Li, Qiming" w:date="2018-10-12T00:34:00Z">
              <w:r>
                <w:rPr>
                  <w:szCs w:val="18"/>
                </w:rPr>
                <w:t xml:space="preserve">40: </w:t>
              </w:r>
              <w:r>
                <w:rPr>
                  <w:rFonts w:cs="Arial"/>
                  <w:szCs w:val="18"/>
                  <w:lang w:val="de-DE"/>
                </w:rPr>
                <w:t>N</w:t>
              </w:r>
              <w:r>
                <w:rPr>
                  <w:rFonts w:cs="Arial"/>
                  <w:szCs w:val="18"/>
                  <w:vertAlign w:val="subscript"/>
                  <w:lang w:val="de-DE"/>
                </w:rPr>
                <w:t>RB,c</w:t>
              </w:r>
              <w:r>
                <w:rPr>
                  <w:rFonts w:cs="Arial"/>
                  <w:szCs w:val="18"/>
                  <w:lang w:val="de-DE"/>
                </w:rPr>
                <w:t xml:space="preserve"> = 106 </w:t>
              </w:r>
            </w:ins>
          </w:p>
        </w:tc>
      </w:tr>
      <w:tr w:rsidR="007C2C5F" w14:paraId="1349F789" w14:textId="77777777" w:rsidTr="004D327C">
        <w:trPr>
          <w:trHeight w:val="283"/>
          <w:jc w:val="center"/>
          <w:ins w:id="222" w:author="Li, Qiming" w:date="2018-10-12T00:34:00Z"/>
        </w:trPr>
        <w:tc>
          <w:tcPr>
            <w:tcW w:w="3805" w:type="dxa"/>
            <w:gridSpan w:val="3"/>
            <w:tcBorders>
              <w:left w:val="single" w:sz="4" w:space="0" w:color="auto"/>
              <w:bottom w:val="single" w:sz="4" w:space="0" w:color="auto"/>
              <w:right w:val="single" w:sz="4" w:space="0" w:color="auto"/>
            </w:tcBorders>
            <w:vAlign w:val="center"/>
          </w:tcPr>
          <w:p w14:paraId="3C2BA18D" w14:textId="77777777" w:rsidR="007C2C5F" w:rsidRPr="003F514D" w:rsidRDefault="007C2C5F" w:rsidP="004D327C">
            <w:pPr>
              <w:pStyle w:val="TAL"/>
              <w:rPr>
                <w:ins w:id="223" w:author="Li, Qiming" w:date="2018-10-12T00:34:00Z"/>
                <w:rFonts w:cs="Arial"/>
              </w:rPr>
            </w:pPr>
            <w:ins w:id="224" w:author="Li, Qiming" w:date="2018-10-12T00:34:00Z">
              <w:r w:rsidRPr="003F514D">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70E17C1B" w14:textId="77777777" w:rsidR="007C2C5F" w:rsidRPr="003F514D" w:rsidRDefault="007C2C5F" w:rsidP="004D327C">
            <w:pPr>
              <w:pStyle w:val="TAC"/>
              <w:rPr>
                <w:ins w:id="225" w:author="Li, Qiming" w:date="2018-10-12T00:34:00Z"/>
                <w:rFonts w:cs="Arial"/>
                <w:lang w:val="en-US"/>
              </w:rPr>
            </w:pPr>
            <w:ins w:id="226" w:author="Li, Qiming" w:date="2018-10-12T00:34:00Z">
              <w:r w:rsidRPr="003F514D">
                <w:rPr>
                  <w:rFonts w:cs="Arial"/>
                  <w:lang w:val="en-US"/>
                </w:rPr>
                <w:t>ms</w:t>
              </w:r>
            </w:ins>
          </w:p>
        </w:tc>
        <w:tc>
          <w:tcPr>
            <w:tcW w:w="4655" w:type="dxa"/>
            <w:gridSpan w:val="2"/>
            <w:tcBorders>
              <w:left w:val="single" w:sz="4" w:space="0" w:color="auto"/>
              <w:bottom w:val="single" w:sz="4" w:space="0" w:color="auto"/>
              <w:right w:val="single" w:sz="4" w:space="0" w:color="auto"/>
            </w:tcBorders>
            <w:vAlign w:val="center"/>
          </w:tcPr>
          <w:p w14:paraId="15630881" w14:textId="77777777" w:rsidR="007C2C5F" w:rsidRPr="004D327C" w:rsidRDefault="007C2C5F" w:rsidP="004D327C">
            <w:pPr>
              <w:keepNext/>
              <w:keepLines/>
              <w:spacing w:after="0"/>
              <w:jc w:val="center"/>
              <w:rPr>
                <w:ins w:id="227" w:author="Li, Qiming" w:date="2018-10-12T00:34:00Z"/>
                <w:rFonts w:ascii="Arial" w:eastAsia="Times New Roman" w:hAnsi="Arial" w:cs="Arial"/>
                <w:sz w:val="18"/>
                <w:lang w:val="en-US"/>
              </w:rPr>
            </w:pPr>
            <w:ins w:id="228" w:author="Li, Qiming" w:date="2018-10-12T00:34:00Z">
              <w:r w:rsidRPr="004D327C">
                <w:rPr>
                  <w:rFonts w:ascii="Arial" w:hAnsi="Arial" w:cs="Arial"/>
                  <w:sz w:val="18"/>
                  <w:lang w:val="en-US"/>
                </w:rPr>
                <w:t>Not Applicable</w:t>
              </w:r>
            </w:ins>
          </w:p>
        </w:tc>
      </w:tr>
      <w:tr w:rsidR="007C2C5F" w14:paraId="1DCA7091" w14:textId="77777777" w:rsidTr="004D327C">
        <w:trPr>
          <w:trHeight w:val="510"/>
          <w:jc w:val="center"/>
          <w:ins w:id="229" w:author="Li, Qiming" w:date="2018-10-12T00:34:00Z"/>
        </w:trPr>
        <w:tc>
          <w:tcPr>
            <w:tcW w:w="2088" w:type="dxa"/>
            <w:gridSpan w:val="2"/>
            <w:vMerge w:val="restart"/>
            <w:tcBorders>
              <w:top w:val="single" w:sz="4" w:space="0" w:color="auto"/>
              <w:left w:val="single" w:sz="4" w:space="0" w:color="auto"/>
              <w:right w:val="single" w:sz="4" w:space="0" w:color="auto"/>
            </w:tcBorders>
            <w:vAlign w:val="center"/>
            <w:hideMark/>
          </w:tcPr>
          <w:p w14:paraId="17A9FEDD" w14:textId="77777777" w:rsidR="007C2C5F" w:rsidRPr="003F514D" w:rsidRDefault="007C2C5F" w:rsidP="004D327C">
            <w:pPr>
              <w:pStyle w:val="TAL"/>
              <w:rPr>
                <w:ins w:id="230" w:author="Li, Qiming" w:date="2018-10-12T00:34:00Z"/>
                <w:rFonts w:cs="Arial"/>
                <w:lang w:val="en-US"/>
              </w:rPr>
            </w:pPr>
            <w:ins w:id="231" w:author="Li, Qiming" w:date="2018-10-12T00:34:00Z">
              <w:r w:rsidRPr="003F514D">
                <w:rPr>
                  <w:rFonts w:cs="Arial"/>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6FA331AF" w14:textId="77777777" w:rsidR="007C2C5F" w:rsidRPr="003F514D" w:rsidRDefault="007C2C5F" w:rsidP="004D327C">
            <w:pPr>
              <w:pStyle w:val="TAL"/>
              <w:rPr>
                <w:ins w:id="232" w:author="Li, Qiming" w:date="2018-10-12T00:34:00Z"/>
                <w:rFonts w:cs="Arial"/>
                <w:lang w:val="en-US"/>
              </w:rPr>
            </w:pPr>
            <w:ins w:id="233" w:author="Li, Qiming" w:date="2018-10-12T00:34:00Z">
              <w:r w:rsidRPr="003F514D">
                <w:rPr>
                  <w:rFonts w:cs="Arial"/>
                </w:rPr>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62B5F8C3" w14:textId="77777777" w:rsidR="007C2C5F" w:rsidRPr="003F514D" w:rsidRDefault="007C2C5F" w:rsidP="004D327C">
            <w:pPr>
              <w:pStyle w:val="TAC"/>
              <w:rPr>
                <w:ins w:id="234" w:author="Li, Qiming" w:date="2018-10-12T00:34:00Z"/>
                <w:rFonts w:cs="Arial"/>
                <w:lang w:val="en-US"/>
              </w:rPr>
            </w:pPr>
          </w:p>
        </w:tc>
        <w:tc>
          <w:tcPr>
            <w:tcW w:w="4655" w:type="dxa"/>
            <w:gridSpan w:val="2"/>
            <w:tcBorders>
              <w:top w:val="single" w:sz="4" w:space="0" w:color="auto"/>
              <w:left w:val="single" w:sz="4" w:space="0" w:color="auto"/>
              <w:right w:val="single" w:sz="4" w:space="0" w:color="auto"/>
            </w:tcBorders>
            <w:vAlign w:val="center"/>
            <w:hideMark/>
          </w:tcPr>
          <w:p w14:paraId="7A154A25" w14:textId="77777777" w:rsidR="007C2C5F" w:rsidRPr="003F514D" w:rsidRDefault="007C2C5F" w:rsidP="004D327C">
            <w:pPr>
              <w:pStyle w:val="TAC"/>
              <w:rPr>
                <w:ins w:id="235" w:author="Li, Qiming" w:date="2018-10-12T00:34:00Z"/>
                <w:rFonts w:cs="Arial"/>
                <w:lang w:val="en-US"/>
              </w:rPr>
            </w:pPr>
            <w:ins w:id="236" w:author="Li, Qiming" w:date="2018-10-12T00:34:00Z">
              <w:r w:rsidRPr="004D327C">
                <w:rPr>
                  <w:rFonts w:cs="Arial"/>
                  <w:sz w:val="16"/>
                </w:rPr>
                <w:t>SR.1.1 FDD</w:t>
              </w:r>
              <w:r w:rsidRPr="004D327C">
                <w:rPr>
                  <w:rFonts w:cs="Arial"/>
                  <w:sz w:val="16"/>
                  <w:lang w:val="en-US"/>
                </w:rPr>
                <w:t xml:space="preserve"> </w:t>
              </w:r>
            </w:ins>
          </w:p>
        </w:tc>
      </w:tr>
      <w:tr w:rsidR="007C2C5F" w14:paraId="76D16221" w14:textId="77777777" w:rsidTr="004D327C">
        <w:trPr>
          <w:trHeight w:val="510"/>
          <w:jc w:val="center"/>
          <w:ins w:id="237" w:author="Li, Qiming" w:date="2018-10-12T00:34:00Z"/>
        </w:trPr>
        <w:tc>
          <w:tcPr>
            <w:tcW w:w="2088" w:type="dxa"/>
            <w:gridSpan w:val="2"/>
            <w:vMerge/>
            <w:tcBorders>
              <w:left w:val="single" w:sz="4" w:space="0" w:color="auto"/>
              <w:right w:val="single" w:sz="4" w:space="0" w:color="auto"/>
            </w:tcBorders>
            <w:vAlign w:val="center"/>
          </w:tcPr>
          <w:p w14:paraId="7A4D3FB7" w14:textId="77777777" w:rsidR="007C2C5F" w:rsidRPr="003F514D" w:rsidRDefault="007C2C5F" w:rsidP="004D327C">
            <w:pPr>
              <w:pStyle w:val="TAL"/>
              <w:rPr>
                <w:ins w:id="238" w:author="Li, Qiming" w:date="2018-10-12T00:34:00Z"/>
                <w:rFonts w:cs="Arial"/>
                <w:lang w:val="en-US"/>
              </w:rPr>
            </w:pPr>
          </w:p>
        </w:tc>
        <w:tc>
          <w:tcPr>
            <w:tcW w:w="1717" w:type="dxa"/>
            <w:tcBorders>
              <w:left w:val="single" w:sz="4" w:space="0" w:color="auto"/>
              <w:right w:val="single" w:sz="4" w:space="0" w:color="auto"/>
            </w:tcBorders>
            <w:vAlign w:val="center"/>
          </w:tcPr>
          <w:p w14:paraId="009255E8" w14:textId="77777777" w:rsidR="007C2C5F" w:rsidRPr="003F514D" w:rsidRDefault="007C2C5F" w:rsidP="004D327C">
            <w:pPr>
              <w:pStyle w:val="TAL"/>
              <w:rPr>
                <w:ins w:id="239" w:author="Li, Qiming" w:date="2018-10-12T00:34:00Z"/>
                <w:rFonts w:cs="Arial"/>
                <w:lang w:val="en-US"/>
              </w:rPr>
            </w:pPr>
            <w:ins w:id="240" w:author="Li, Qiming" w:date="2018-10-12T00:34: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14:paraId="08F653AA" w14:textId="77777777" w:rsidR="007C2C5F" w:rsidRPr="003F514D" w:rsidRDefault="007C2C5F" w:rsidP="004D327C">
            <w:pPr>
              <w:pStyle w:val="TAC"/>
              <w:rPr>
                <w:ins w:id="241" w:author="Li, Qiming" w:date="2018-10-12T00:34:00Z"/>
                <w:rFonts w:cs="Arial"/>
                <w:lang w:val="en-US"/>
              </w:rPr>
            </w:pPr>
          </w:p>
        </w:tc>
        <w:tc>
          <w:tcPr>
            <w:tcW w:w="4655" w:type="dxa"/>
            <w:gridSpan w:val="2"/>
            <w:tcBorders>
              <w:left w:val="single" w:sz="4" w:space="0" w:color="auto"/>
              <w:right w:val="single" w:sz="4" w:space="0" w:color="auto"/>
            </w:tcBorders>
            <w:vAlign w:val="center"/>
          </w:tcPr>
          <w:p w14:paraId="6CF464F1" w14:textId="77777777" w:rsidR="007C2C5F" w:rsidRPr="003F514D" w:rsidRDefault="007C2C5F" w:rsidP="004D327C">
            <w:pPr>
              <w:pStyle w:val="TAC"/>
              <w:rPr>
                <w:ins w:id="242" w:author="Li, Qiming" w:date="2018-10-12T00:34:00Z"/>
                <w:rFonts w:cs="Arial"/>
                <w:lang w:val="en-US"/>
              </w:rPr>
            </w:pPr>
            <w:ins w:id="243" w:author="Li, Qiming" w:date="2018-10-12T00:34:00Z">
              <w:r w:rsidRPr="004D327C">
                <w:rPr>
                  <w:rFonts w:cs="Arial"/>
                  <w:sz w:val="16"/>
                </w:rPr>
                <w:t>SR.1.1 TDD</w:t>
              </w:r>
            </w:ins>
          </w:p>
        </w:tc>
      </w:tr>
      <w:tr w:rsidR="007C2C5F" w14:paraId="14EE15F2" w14:textId="77777777" w:rsidTr="004D327C">
        <w:trPr>
          <w:trHeight w:val="510"/>
          <w:jc w:val="center"/>
          <w:ins w:id="244" w:author="Li, Qiming" w:date="2018-10-12T00:34:00Z"/>
        </w:trPr>
        <w:tc>
          <w:tcPr>
            <w:tcW w:w="2088" w:type="dxa"/>
            <w:gridSpan w:val="2"/>
            <w:vMerge/>
            <w:tcBorders>
              <w:left w:val="single" w:sz="4" w:space="0" w:color="auto"/>
              <w:bottom w:val="single" w:sz="4" w:space="0" w:color="auto"/>
              <w:right w:val="single" w:sz="4" w:space="0" w:color="auto"/>
            </w:tcBorders>
            <w:vAlign w:val="center"/>
          </w:tcPr>
          <w:p w14:paraId="59AE75DC" w14:textId="77777777" w:rsidR="007C2C5F" w:rsidRPr="003F514D" w:rsidRDefault="007C2C5F" w:rsidP="004D327C">
            <w:pPr>
              <w:pStyle w:val="TAL"/>
              <w:rPr>
                <w:ins w:id="245" w:author="Li, Qiming" w:date="2018-10-12T00:34:00Z"/>
                <w:rFonts w:cs="Arial"/>
                <w:lang w:val="en-US"/>
              </w:rPr>
            </w:pPr>
          </w:p>
        </w:tc>
        <w:tc>
          <w:tcPr>
            <w:tcW w:w="1717" w:type="dxa"/>
            <w:tcBorders>
              <w:left w:val="single" w:sz="4" w:space="0" w:color="auto"/>
              <w:bottom w:val="single" w:sz="4" w:space="0" w:color="auto"/>
              <w:right w:val="single" w:sz="4" w:space="0" w:color="auto"/>
            </w:tcBorders>
            <w:vAlign w:val="center"/>
          </w:tcPr>
          <w:p w14:paraId="14EC6C17" w14:textId="77777777" w:rsidR="007C2C5F" w:rsidRPr="003F514D" w:rsidRDefault="007C2C5F" w:rsidP="004D327C">
            <w:pPr>
              <w:pStyle w:val="TAL"/>
              <w:rPr>
                <w:ins w:id="246" w:author="Li, Qiming" w:date="2018-10-12T00:34:00Z"/>
                <w:rFonts w:cs="Arial"/>
                <w:lang w:val="en-US"/>
              </w:rPr>
            </w:pPr>
            <w:ins w:id="247" w:author="Li, Qiming" w:date="2018-10-12T00:34: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4CFB68CD" w14:textId="77777777" w:rsidR="007C2C5F" w:rsidRPr="003F514D" w:rsidRDefault="007C2C5F" w:rsidP="004D327C">
            <w:pPr>
              <w:pStyle w:val="TAC"/>
              <w:rPr>
                <w:ins w:id="248" w:author="Li, Qiming" w:date="2018-10-12T00:34: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63F04E06" w14:textId="77777777" w:rsidR="007C2C5F" w:rsidRPr="003F514D" w:rsidRDefault="007C2C5F" w:rsidP="004D327C">
            <w:pPr>
              <w:pStyle w:val="TAC"/>
              <w:rPr>
                <w:ins w:id="249" w:author="Li, Qiming" w:date="2018-10-12T00:34:00Z"/>
                <w:rFonts w:cs="Arial"/>
                <w:lang w:val="en-US"/>
              </w:rPr>
            </w:pPr>
            <w:ins w:id="250" w:author="Li, Qiming" w:date="2018-10-12T00:34:00Z">
              <w:r w:rsidRPr="004D327C">
                <w:rPr>
                  <w:rFonts w:cs="Arial"/>
                  <w:sz w:val="16"/>
                </w:rPr>
                <w:t>SR2.1 TDD</w:t>
              </w:r>
            </w:ins>
          </w:p>
        </w:tc>
      </w:tr>
      <w:tr w:rsidR="007C2C5F" w14:paraId="09F1C0BB" w14:textId="77777777" w:rsidTr="004D327C">
        <w:trPr>
          <w:trHeight w:val="510"/>
          <w:jc w:val="center"/>
          <w:ins w:id="251" w:author="Li, Qiming" w:date="2018-10-12T00:34:00Z"/>
        </w:trPr>
        <w:tc>
          <w:tcPr>
            <w:tcW w:w="2088" w:type="dxa"/>
            <w:gridSpan w:val="2"/>
            <w:vMerge w:val="restart"/>
            <w:tcBorders>
              <w:top w:val="single" w:sz="4" w:space="0" w:color="auto"/>
              <w:left w:val="single" w:sz="4" w:space="0" w:color="auto"/>
              <w:right w:val="single" w:sz="4" w:space="0" w:color="auto"/>
            </w:tcBorders>
            <w:vAlign w:val="center"/>
          </w:tcPr>
          <w:p w14:paraId="0CCCAF9F" w14:textId="77777777" w:rsidR="007C2C5F" w:rsidRPr="003F514D" w:rsidRDefault="007C2C5F" w:rsidP="004D327C">
            <w:pPr>
              <w:pStyle w:val="TAL"/>
              <w:rPr>
                <w:ins w:id="252" w:author="Li, Qiming" w:date="2018-10-12T00:34:00Z"/>
                <w:rFonts w:cs="Arial"/>
                <w:lang w:val="en-US"/>
              </w:rPr>
            </w:pPr>
            <w:ins w:id="253" w:author="Li, Qiming" w:date="2018-10-12T00:34:00Z">
              <w:r w:rsidRPr="003F514D">
                <w:rPr>
                  <w:rFonts w:cs="v5.0.0"/>
                </w:rPr>
                <w:t>CORESET Reference Channel</w:t>
              </w:r>
            </w:ins>
          </w:p>
        </w:tc>
        <w:tc>
          <w:tcPr>
            <w:tcW w:w="1717" w:type="dxa"/>
            <w:tcBorders>
              <w:top w:val="single" w:sz="4" w:space="0" w:color="auto"/>
              <w:left w:val="single" w:sz="4" w:space="0" w:color="auto"/>
              <w:right w:val="single" w:sz="4" w:space="0" w:color="auto"/>
            </w:tcBorders>
            <w:vAlign w:val="center"/>
          </w:tcPr>
          <w:p w14:paraId="237A1DE9" w14:textId="77777777" w:rsidR="007C2C5F" w:rsidRPr="003F514D" w:rsidRDefault="007C2C5F" w:rsidP="004D327C">
            <w:pPr>
              <w:pStyle w:val="TAL"/>
              <w:rPr>
                <w:ins w:id="254" w:author="Li, Qiming" w:date="2018-10-12T00:34:00Z"/>
                <w:rFonts w:cs="Arial"/>
                <w:lang w:val="en-US"/>
              </w:rPr>
            </w:pPr>
            <w:ins w:id="255" w:author="Li, Qiming" w:date="2018-10-12T00:34:00Z">
              <w:r w:rsidRPr="003F514D">
                <w:rPr>
                  <w:rFonts w:cs="Arial"/>
                </w:rPr>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1EDA417F" w14:textId="77777777" w:rsidR="007C2C5F" w:rsidRPr="003F514D" w:rsidRDefault="007C2C5F" w:rsidP="004D327C">
            <w:pPr>
              <w:pStyle w:val="TAC"/>
              <w:rPr>
                <w:ins w:id="256" w:author="Li, Qiming" w:date="2018-10-12T00:34: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60F7469" w14:textId="77777777" w:rsidR="007C2C5F" w:rsidRPr="003F514D" w:rsidRDefault="007C2C5F" w:rsidP="004D327C">
            <w:pPr>
              <w:pStyle w:val="TAC"/>
              <w:rPr>
                <w:ins w:id="257" w:author="Li, Qiming" w:date="2018-10-12T00:34:00Z"/>
                <w:rFonts w:cs="Arial"/>
                <w:lang w:val="en-US"/>
              </w:rPr>
            </w:pPr>
            <w:ins w:id="258" w:author="Li, Qiming" w:date="2018-10-12T00:34:00Z">
              <w:r w:rsidRPr="004D327C">
                <w:rPr>
                  <w:rFonts w:cs="Arial"/>
                  <w:sz w:val="16"/>
                </w:rPr>
                <w:t>CR.1.1 FDD</w:t>
              </w:r>
              <w:r w:rsidRPr="004D327C">
                <w:rPr>
                  <w:rFonts w:cs="Arial"/>
                  <w:sz w:val="16"/>
                  <w:lang w:val="en-US"/>
                </w:rPr>
                <w:t xml:space="preserve">  </w:t>
              </w:r>
            </w:ins>
          </w:p>
        </w:tc>
      </w:tr>
      <w:tr w:rsidR="007C2C5F" w14:paraId="6FF5B8E1" w14:textId="77777777" w:rsidTr="004D327C">
        <w:trPr>
          <w:trHeight w:val="510"/>
          <w:jc w:val="center"/>
          <w:ins w:id="259" w:author="Li, Qiming" w:date="2018-10-12T00:34:00Z"/>
        </w:trPr>
        <w:tc>
          <w:tcPr>
            <w:tcW w:w="2088" w:type="dxa"/>
            <w:gridSpan w:val="2"/>
            <w:vMerge/>
            <w:tcBorders>
              <w:left w:val="single" w:sz="4" w:space="0" w:color="auto"/>
              <w:right w:val="single" w:sz="4" w:space="0" w:color="auto"/>
            </w:tcBorders>
            <w:vAlign w:val="center"/>
          </w:tcPr>
          <w:p w14:paraId="1A7B7E95" w14:textId="77777777" w:rsidR="007C2C5F" w:rsidRPr="003F514D" w:rsidRDefault="007C2C5F" w:rsidP="004D327C">
            <w:pPr>
              <w:pStyle w:val="TAL"/>
              <w:rPr>
                <w:ins w:id="260" w:author="Li, Qiming" w:date="2018-10-12T00:34:00Z"/>
                <w:rFonts w:cs="v5.0.0"/>
              </w:rPr>
            </w:pPr>
          </w:p>
        </w:tc>
        <w:tc>
          <w:tcPr>
            <w:tcW w:w="1717" w:type="dxa"/>
            <w:tcBorders>
              <w:left w:val="single" w:sz="4" w:space="0" w:color="auto"/>
              <w:right w:val="single" w:sz="4" w:space="0" w:color="auto"/>
            </w:tcBorders>
            <w:vAlign w:val="center"/>
          </w:tcPr>
          <w:p w14:paraId="0EB3D9E5" w14:textId="77777777" w:rsidR="007C2C5F" w:rsidRPr="003F514D" w:rsidRDefault="007C2C5F" w:rsidP="004D327C">
            <w:pPr>
              <w:pStyle w:val="TAL"/>
              <w:rPr>
                <w:ins w:id="261" w:author="Li, Qiming" w:date="2018-10-12T00:34:00Z"/>
                <w:rFonts w:cs="v5.0.0"/>
              </w:rPr>
            </w:pPr>
            <w:ins w:id="262" w:author="Li, Qiming" w:date="2018-10-12T00:34: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14:paraId="24BAEFC6" w14:textId="77777777" w:rsidR="007C2C5F" w:rsidRPr="003F514D" w:rsidRDefault="007C2C5F" w:rsidP="004D327C">
            <w:pPr>
              <w:pStyle w:val="TAC"/>
              <w:rPr>
                <w:ins w:id="263" w:author="Li, Qiming" w:date="2018-10-12T00:34: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28D40A5" w14:textId="77777777" w:rsidR="007C2C5F" w:rsidRPr="003F514D" w:rsidRDefault="007C2C5F" w:rsidP="004D327C">
            <w:pPr>
              <w:pStyle w:val="TAC"/>
              <w:rPr>
                <w:ins w:id="264" w:author="Li, Qiming" w:date="2018-10-12T00:34:00Z"/>
                <w:rFonts w:cs="Arial"/>
                <w:lang w:val="en-US"/>
              </w:rPr>
            </w:pPr>
            <w:ins w:id="265" w:author="Li, Qiming" w:date="2018-10-12T00:34:00Z">
              <w:r w:rsidRPr="004D327C">
                <w:rPr>
                  <w:rFonts w:cs="Arial"/>
                  <w:sz w:val="16"/>
                </w:rPr>
                <w:t>CR.1.1 TDD</w:t>
              </w:r>
            </w:ins>
          </w:p>
        </w:tc>
      </w:tr>
      <w:tr w:rsidR="007C2C5F" w14:paraId="414C6D6A" w14:textId="77777777" w:rsidTr="004D327C">
        <w:trPr>
          <w:trHeight w:val="510"/>
          <w:jc w:val="center"/>
          <w:ins w:id="266" w:author="Li, Qiming" w:date="2018-10-12T00:34:00Z"/>
        </w:trPr>
        <w:tc>
          <w:tcPr>
            <w:tcW w:w="2088" w:type="dxa"/>
            <w:gridSpan w:val="2"/>
            <w:vMerge/>
            <w:tcBorders>
              <w:left w:val="single" w:sz="4" w:space="0" w:color="auto"/>
              <w:bottom w:val="single" w:sz="4" w:space="0" w:color="auto"/>
              <w:right w:val="single" w:sz="4" w:space="0" w:color="auto"/>
            </w:tcBorders>
            <w:vAlign w:val="center"/>
          </w:tcPr>
          <w:p w14:paraId="40C27FC2" w14:textId="77777777" w:rsidR="007C2C5F" w:rsidRPr="003F514D" w:rsidRDefault="007C2C5F" w:rsidP="004D327C">
            <w:pPr>
              <w:pStyle w:val="TAL"/>
              <w:rPr>
                <w:ins w:id="267" w:author="Li, Qiming" w:date="2018-10-12T00:34:00Z"/>
                <w:rFonts w:cs="v5.0.0"/>
              </w:rPr>
            </w:pPr>
          </w:p>
        </w:tc>
        <w:tc>
          <w:tcPr>
            <w:tcW w:w="1717" w:type="dxa"/>
            <w:tcBorders>
              <w:left w:val="single" w:sz="4" w:space="0" w:color="auto"/>
              <w:bottom w:val="single" w:sz="4" w:space="0" w:color="auto"/>
              <w:right w:val="single" w:sz="4" w:space="0" w:color="auto"/>
            </w:tcBorders>
            <w:vAlign w:val="center"/>
          </w:tcPr>
          <w:p w14:paraId="00ABFE3C" w14:textId="77777777" w:rsidR="007C2C5F" w:rsidRPr="003F514D" w:rsidRDefault="007C2C5F" w:rsidP="004D327C">
            <w:pPr>
              <w:pStyle w:val="TAL"/>
              <w:rPr>
                <w:ins w:id="268" w:author="Li, Qiming" w:date="2018-10-12T00:34:00Z"/>
                <w:rFonts w:cs="v5.0.0"/>
              </w:rPr>
            </w:pPr>
            <w:ins w:id="269" w:author="Li, Qiming" w:date="2018-10-12T00:34: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61450595" w14:textId="77777777" w:rsidR="007C2C5F" w:rsidRPr="003F514D" w:rsidRDefault="007C2C5F" w:rsidP="004D327C">
            <w:pPr>
              <w:pStyle w:val="TAC"/>
              <w:rPr>
                <w:ins w:id="270" w:author="Li, Qiming" w:date="2018-10-12T00:34: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FF41167" w14:textId="77777777" w:rsidR="007C2C5F" w:rsidRPr="003F514D" w:rsidRDefault="007C2C5F" w:rsidP="004D327C">
            <w:pPr>
              <w:pStyle w:val="TAC"/>
              <w:rPr>
                <w:ins w:id="271" w:author="Li, Qiming" w:date="2018-10-12T00:34:00Z"/>
                <w:rFonts w:cs="Arial"/>
                <w:lang w:val="en-US"/>
              </w:rPr>
            </w:pPr>
            <w:ins w:id="272" w:author="Li, Qiming" w:date="2018-10-12T00:34:00Z">
              <w:r w:rsidRPr="004D327C">
                <w:rPr>
                  <w:rFonts w:cs="Arial"/>
                  <w:sz w:val="16"/>
                </w:rPr>
                <w:t>CR2.1 TDD</w:t>
              </w:r>
            </w:ins>
          </w:p>
        </w:tc>
      </w:tr>
      <w:tr w:rsidR="007C2C5F" w14:paraId="3E72230A" w14:textId="77777777" w:rsidTr="004D327C">
        <w:trPr>
          <w:trHeight w:val="283"/>
          <w:jc w:val="center"/>
          <w:ins w:id="273"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C0E62E9" w14:textId="77777777" w:rsidR="007C2C5F" w:rsidRPr="003F514D" w:rsidRDefault="007C2C5F" w:rsidP="004D327C">
            <w:pPr>
              <w:pStyle w:val="TAL"/>
              <w:rPr>
                <w:ins w:id="274" w:author="Li, Qiming" w:date="2018-10-12T00:34:00Z"/>
                <w:rFonts w:cs="Arial"/>
                <w:lang w:val="da-DK"/>
              </w:rPr>
            </w:pPr>
            <w:ins w:id="275" w:author="Li, Qiming" w:date="2018-10-12T00:34:00Z">
              <w:r w:rsidRPr="003F514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3EF55199" w14:textId="77777777" w:rsidR="007C2C5F" w:rsidRPr="003F514D" w:rsidRDefault="007C2C5F" w:rsidP="004D327C">
            <w:pPr>
              <w:pStyle w:val="TAC"/>
              <w:rPr>
                <w:ins w:id="276" w:author="Li, Qiming" w:date="2018-10-12T00:34:00Z"/>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44822F6" w14:textId="77777777" w:rsidR="007C2C5F" w:rsidRPr="003F514D" w:rsidRDefault="007C2C5F" w:rsidP="004D327C">
            <w:pPr>
              <w:pStyle w:val="TAC"/>
              <w:rPr>
                <w:ins w:id="277" w:author="Li, Qiming" w:date="2018-10-12T00:34:00Z"/>
                <w:rFonts w:cs="Arial"/>
                <w:lang w:val="en-US"/>
              </w:rPr>
            </w:pPr>
            <w:ins w:id="278" w:author="Li, Qiming" w:date="2018-10-12T00:34:00Z">
              <w:r w:rsidRPr="003F514D">
                <w:rPr>
                  <w:snapToGrid w:val="0"/>
                </w:rPr>
                <w:t>OCNG pattern 1</w:t>
              </w:r>
            </w:ins>
          </w:p>
        </w:tc>
      </w:tr>
      <w:tr w:rsidR="007C2C5F" w14:paraId="67B6C28B" w14:textId="77777777" w:rsidTr="004D327C">
        <w:trPr>
          <w:trHeight w:val="283"/>
          <w:jc w:val="center"/>
          <w:ins w:id="279" w:author="Li, Qiming" w:date="2018-10-12T00:34:00Z"/>
        </w:trPr>
        <w:tc>
          <w:tcPr>
            <w:tcW w:w="2088" w:type="dxa"/>
            <w:gridSpan w:val="2"/>
            <w:vMerge w:val="restart"/>
            <w:tcBorders>
              <w:top w:val="single" w:sz="4" w:space="0" w:color="auto"/>
              <w:left w:val="single" w:sz="4" w:space="0" w:color="auto"/>
              <w:right w:val="single" w:sz="4" w:space="0" w:color="auto"/>
            </w:tcBorders>
            <w:vAlign w:val="center"/>
          </w:tcPr>
          <w:p w14:paraId="3BB71126" w14:textId="77777777" w:rsidR="007C2C5F" w:rsidRPr="003F514D" w:rsidRDefault="007C2C5F" w:rsidP="004D327C">
            <w:pPr>
              <w:pStyle w:val="TAL"/>
              <w:rPr>
                <w:ins w:id="280" w:author="Li, Qiming" w:date="2018-10-12T00:34:00Z"/>
                <w:rFonts w:cs="Arial"/>
                <w:lang w:val="da-DK"/>
              </w:rPr>
            </w:pPr>
            <w:ins w:id="281" w:author="Li, Qiming" w:date="2018-10-12T00:34:00Z">
              <w:r w:rsidRPr="003F514D">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14:paraId="7919A276" w14:textId="77777777" w:rsidR="007C2C5F" w:rsidRPr="003F514D" w:rsidRDefault="007C2C5F" w:rsidP="004D327C">
            <w:pPr>
              <w:pStyle w:val="TAL"/>
              <w:rPr>
                <w:ins w:id="282" w:author="Li, Qiming" w:date="2018-10-12T00:34:00Z"/>
                <w:rFonts w:cs="Arial"/>
                <w:lang w:val="da-DK"/>
              </w:rPr>
            </w:pPr>
            <w:ins w:id="283" w:author="Li, Qiming" w:date="2018-10-12T00:34:00Z">
              <w:r w:rsidRPr="003F514D">
                <w:rPr>
                  <w:rFonts w:cs="Arial"/>
                </w:rPr>
                <w:t>Config</w:t>
              </w:r>
              <w:r>
                <w:rPr>
                  <w:szCs w:val="18"/>
                </w:rPr>
                <w:t xml:space="preserve"> </w:t>
              </w:r>
              <w:r w:rsidRPr="003F514D">
                <w:rPr>
                  <w:rFonts w:cs="Arial"/>
                </w:rPr>
                <w:t>1,2,4,5</w:t>
              </w:r>
            </w:ins>
          </w:p>
        </w:tc>
        <w:tc>
          <w:tcPr>
            <w:tcW w:w="1134" w:type="dxa"/>
            <w:vMerge w:val="restart"/>
            <w:tcBorders>
              <w:top w:val="single" w:sz="4" w:space="0" w:color="auto"/>
              <w:left w:val="single" w:sz="4" w:space="0" w:color="auto"/>
              <w:right w:val="single" w:sz="4" w:space="0" w:color="auto"/>
            </w:tcBorders>
            <w:vAlign w:val="center"/>
          </w:tcPr>
          <w:p w14:paraId="677A89E4" w14:textId="77777777" w:rsidR="007C2C5F" w:rsidRPr="003F514D" w:rsidRDefault="007C2C5F" w:rsidP="004D327C">
            <w:pPr>
              <w:pStyle w:val="TAC"/>
              <w:rPr>
                <w:ins w:id="284" w:author="Li, Qiming" w:date="2018-10-12T00:34:00Z"/>
                <w:rFonts w:cs="Arial"/>
                <w:lang w:val="da-DK"/>
              </w:rPr>
            </w:pPr>
          </w:p>
        </w:tc>
        <w:tc>
          <w:tcPr>
            <w:tcW w:w="4655" w:type="dxa"/>
            <w:gridSpan w:val="2"/>
            <w:tcBorders>
              <w:top w:val="single" w:sz="4" w:space="0" w:color="auto"/>
              <w:left w:val="single" w:sz="4" w:space="0" w:color="auto"/>
              <w:right w:val="single" w:sz="4" w:space="0" w:color="auto"/>
            </w:tcBorders>
            <w:vAlign w:val="center"/>
          </w:tcPr>
          <w:p w14:paraId="6308E7F0" w14:textId="77777777" w:rsidR="007C2C5F" w:rsidRPr="003F514D" w:rsidRDefault="007C2C5F" w:rsidP="004D327C">
            <w:pPr>
              <w:pStyle w:val="TAC"/>
              <w:rPr>
                <w:ins w:id="285" w:author="Li, Qiming" w:date="2018-10-12T00:34:00Z"/>
                <w:rFonts w:cs="Arial"/>
                <w:lang w:val="en-US"/>
              </w:rPr>
            </w:pPr>
            <w:ins w:id="286" w:author="Li, Qiming" w:date="2018-10-12T00:34:00Z">
              <w:r w:rsidRPr="00D24C2B">
                <w:rPr>
                  <w:rFonts w:cs="v4.2.0"/>
                </w:rPr>
                <w:t>SMTC.1 FR1</w:t>
              </w:r>
            </w:ins>
          </w:p>
        </w:tc>
      </w:tr>
      <w:tr w:rsidR="007C2C5F" w14:paraId="421FE858" w14:textId="77777777" w:rsidTr="004D327C">
        <w:trPr>
          <w:trHeight w:val="283"/>
          <w:jc w:val="center"/>
          <w:ins w:id="287" w:author="Li, Qiming" w:date="2018-10-12T00:34:00Z"/>
        </w:trPr>
        <w:tc>
          <w:tcPr>
            <w:tcW w:w="2088" w:type="dxa"/>
            <w:gridSpan w:val="2"/>
            <w:vMerge/>
            <w:tcBorders>
              <w:left w:val="single" w:sz="4" w:space="0" w:color="auto"/>
              <w:right w:val="single" w:sz="4" w:space="0" w:color="auto"/>
            </w:tcBorders>
            <w:vAlign w:val="center"/>
          </w:tcPr>
          <w:p w14:paraId="69523EF6" w14:textId="77777777" w:rsidR="007C2C5F" w:rsidRPr="003F514D" w:rsidRDefault="007C2C5F" w:rsidP="004D327C">
            <w:pPr>
              <w:pStyle w:val="TAL"/>
              <w:rPr>
                <w:ins w:id="288" w:author="Li, Qiming" w:date="2018-10-12T00:34:00Z"/>
                <w:rFonts w:cs="Arial"/>
                <w:lang w:val="da-DK"/>
              </w:rPr>
            </w:pPr>
          </w:p>
        </w:tc>
        <w:tc>
          <w:tcPr>
            <w:tcW w:w="1717" w:type="dxa"/>
            <w:tcBorders>
              <w:left w:val="single" w:sz="4" w:space="0" w:color="auto"/>
              <w:right w:val="single" w:sz="4" w:space="0" w:color="auto"/>
            </w:tcBorders>
            <w:vAlign w:val="center"/>
          </w:tcPr>
          <w:p w14:paraId="134655DC" w14:textId="77777777" w:rsidR="007C2C5F" w:rsidRPr="003F514D" w:rsidRDefault="007C2C5F" w:rsidP="004D327C">
            <w:pPr>
              <w:pStyle w:val="TAL"/>
              <w:rPr>
                <w:ins w:id="289" w:author="Li, Qiming" w:date="2018-10-12T00:34:00Z"/>
                <w:rFonts w:cs="Arial"/>
                <w:lang w:val="da-DK"/>
              </w:rPr>
            </w:pPr>
            <w:ins w:id="290" w:author="Li, Qiming" w:date="2018-10-12T00:34:00Z">
              <w:r w:rsidRPr="003F514D">
                <w:rPr>
                  <w:rFonts w:cs="Arial"/>
                </w:rPr>
                <w:t>Config</w:t>
              </w:r>
              <w:r>
                <w:rPr>
                  <w:szCs w:val="18"/>
                </w:rPr>
                <w:t xml:space="preserve"> </w:t>
              </w:r>
              <w:r w:rsidRPr="003F514D">
                <w:rPr>
                  <w:rFonts w:cs="Arial"/>
                </w:rPr>
                <w:t>3,6</w:t>
              </w:r>
            </w:ins>
          </w:p>
        </w:tc>
        <w:tc>
          <w:tcPr>
            <w:tcW w:w="1134" w:type="dxa"/>
            <w:vMerge/>
            <w:tcBorders>
              <w:left w:val="single" w:sz="4" w:space="0" w:color="auto"/>
              <w:right w:val="single" w:sz="4" w:space="0" w:color="auto"/>
            </w:tcBorders>
            <w:vAlign w:val="center"/>
          </w:tcPr>
          <w:p w14:paraId="0C58A162" w14:textId="77777777" w:rsidR="007C2C5F" w:rsidRPr="003F514D" w:rsidRDefault="007C2C5F" w:rsidP="004D327C">
            <w:pPr>
              <w:pStyle w:val="TAC"/>
              <w:rPr>
                <w:ins w:id="291" w:author="Li, Qiming" w:date="2018-10-12T00:34:00Z"/>
                <w:rFonts w:cs="Arial"/>
                <w:lang w:val="da-DK"/>
              </w:rPr>
            </w:pPr>
          </w:p>
        </w:tc>
        <w:tc>
          <w:tcPr>
            <w:tcW w:w="4655" w:type="dxa"/>
            <w:gridSpan w:val="2"/>
            <w:tcBorders>
              <w:top w:val="single" w:sz="4" w:space="0" w:color="auto"/>
              <w:left w:val="single" w:sz="4" w:space="0" w:color="auto"/>
              <w:right w:val="single" w:sz="4" w:space="0" w:color="auto"/>
            </w:tcBorders>
            <w:vAlign w:val="center"/>
          </w:tcPr>
          <w:p w14:paraId="3F33D284" w14:textId="77777777" w:rsidR="007C2C5F" w:rsidRPr="003F514D" w:rsidRDefault="007C2C5F" w:rsidP="004D327C">
            <w:pPr>
              <w:pStyle w:val="TAC"/>
              <w:rPr>
                <w:ins w:id="292" w:author="Li, Qiming" w:date="2018-10-12T00:34:00Z"/>
                <w:rFonts w:cs="Arial"/>
              </w:rPr>
            </w:pPr>
            <w:ins w:id="293" w:author="Li, Qiming" w:date="2018-10-12T00:34:00Z">
              <w:r>
                <w:rPr>
                  <w:rFonts w:cs="v4.2.0"/>
                </w:rPr>
                <w:t>SMTC.2</w:t>
              </w:r>
              <w:r w:rsidRPr="00D24C2B">
                <w:rPr>
                  <w:rFonts w:cs="v4.2.0"/>
                </w:rPr>
                <w:t xml:space="preserve"> FR1</w:t>
              </w:r>
            </w:ins>
          </w:p>
        </w:tc>
      </w:tr>
      <w:tr w:rsidR="007C2C5F" w:rsidRPr="003F514D" w14:paraId="52AC4E3E" w14:textId="77777777" w:rsidTr="004D327C">
        <w:trPr>
          <w:trHeight w:val="283"/>
          <w:jc w:val="center"/>
          <w:ins w:id="294" w:author="Li, Qiming" w:date="2018-10-12T00:34:00Z"/>
        </w:trPr>
        <w:tc>
          <w:tcPr>
            <w:tcW w:w="2088" w:type="dxa"/>
            <w:gridSpan w:val="2"/>
            <w:vMerge w:val="restart"/>
            <w:tcBorders>
              <w:top w:val="single" w:sz="4" w:space="0" w:color="auto"/>
              <w:left w:val="single" w:sz="4" w:space="0" w:color="auto"/>
              <w:right w:val="single" w:sz="4" w:space="0" w:color="auto"/>
            </w:tcBorders>
            <w:vAlign w:val="center"/>
          </w:tcPr>
          <w:p w14:paraId="5D21625E" w14:textId="77777777" w:rsidR="007C2C5F" w:rsidRPr="003F514D" w:rsidRDefault="007C2C5F" w:rsidP="004D327C">
            <w:pPr>
              <w:pStyle w:val="TAL"/>
              <w:rPr>
                <w:ins w:id="295" w:author="Li, Qiming" w:date="2018-10-12T00:34:00Z"/>
                <w:rFonts w:cs="Arial"/>
                <w:lang w:val="da-DK"/>
              </w:rPr>
            </w:pPr>
            <w:ins w:id="296" w:author="Li, Qiming" w:date="2018-10-12T00:34:00Z">
              <w:r w:rsidRPr="003F514D">
                <w:rPr>
                  <w:rFonts w:cs="Arial"/>
                  <w:lang w:val="da-DK"/>
                </w:rPr>
                <w:t>PDSCH/PDCCH subcarrier spacing</w:t>
              </w:r>
            </w:ins>
          </w:p>
        </w:tc>
        <w:tc>
          <w:tcPr>
            <w:tcW w:w="1717" w:type="dxa"/>
            <w:tcBorders>
              <w:top w:val="single" w:sz="4" w:space="0" w:color="auto"/>
              <w:left w:val="single" w:sz="4" w:space="0" w:color="auto"/>
              <w:right w:val="single" w:sz="4" w:space="0" w:color="auto"/>
            </w:tcBorders>
          </w:tcPr>
          <w:p w14:paraId="64C7874A" w14:textId="77777777" w:rsidR="007C2C5F" w:rsidRPr="003F514D" w:rsidRDefault="007C2C5F" w:rsidP="004D327C">
            <w:pPr>
              <w:pStyle w:val="TAL"/>
              <w:rPr>
                <w:ins w:id="297" w:author="Li, Qiming" w:date="2018-10-12T00:34:00Z"/>
                <w:rFonts w:cs="Arial"/>
                <w:lang w:val="da-DK"/>
              </w:rPr>
            </w:pPr>
            <w:ins w:id="298" w:author="Li, Qiming" w:date="2018-10-12T00:34:00Z">
              <w:r w:rsidRPr="003F514D">
                <w:rPr>
                  <w:rFonts w:cs="Arial"/>
                </w:rPr>
                <w:t>Config</w:t>
              </w:r>
              <w:r>
                <w:rPr>
                  <w:szCs w:val="18"/>
                </w:rPr>
                <w:t xml:space="preserve"> </w:t>
              </w:r>
              <w:r w:rsidRPr="003F514D">
                <w:rPr>
                  <w:rFonts w:cs="Arial"/>
                </w:rPr>
                <w:t>1,2,4,5</w:t>
              </w:r>
            </w:ins>
          </w:p>
        </w:tc>
        <w:tc>
          <w:tcPr>
            <w:tcW w:w="1134" w:type="dxa"/>
            <w:vMerge w:val="restart"/>
            <w:tcBorders>
              <w:top w:val="single" w:sz="4" w:space="0" w:color="auto"/>
              <w:left w:val="single" w:sz="4" w:space="0" w:color="auto"/>
              <w:right w:val="single" w:sz="4" w:space="0" w:color="auto"/>
            </w:tcBorders>
            <w:vAlign w:val="center"/>
          </w:tcPr>
          <w:p w14:paraId="559E053D" w14:textId="77777777" w:rsidR="007C2C5F" w:rsidRPr="003F514D" w:rsidRDefault="007C2C5F" w:rsidP="004D327C">
            <w:pPr>
              <w:pStyle w:val="TAC"/>
              <w:rPr>
                <w:ins w:id="299" w:author="Li, Qiming" w:date="2018-10-12T00:34:00Z"/>
                <w:rFonts w:cs="Arial"/>
                <w:lang w:val="da-DK"/>
              </w:rPr>
            </w:pPr>
            <w:ins w:id="300" w:author="Li, Qiming" w:date="2018-10-12T00:34:00Z">
              <w:r w:rsidRPr="003F514D">
                <w:rPr>
                  <w:rFonts w:cs="Arial"/>
                  <w:lang w:val="da-DK"/>
                </w:rPr>
                <w:t>kHz</w:t>
              </w:r>
            </w:ins>
          </w:p>
        </w:tc>
        <w:tc>
          <w:tcPr>
            <w:tcW w:w="4655" w:type="dxa"/>
            <w:gridSpan w:val="2"/>
            <w:tcBorders>
              <w:top w:val="single" w:sz="4" w:space="0" w:color="auto"/>
              <w:left w:val="single" w:sz="4" w:space="0" w:color="auto"/>
              <w:right w:val="single" w:sz="4" w:space="0" w:color="auto"/>
            </w:tcBorders>
            <w:vAlign w:val="center"/>
          </w:tcPr>
          <w:p w14:paraId="2A3BC975" w14:textId="77777777" w:rsidR="007C2C5F" w:rsidRPr="003F514D" w:rsidRDefault="007C2C5F" w:rsidP="004D327C">
            <w:pPr>
              <w:pStyle w:val="TAC"/>
              <w:rPr>
                <w:ins w:id="301" w:author="Li, Qiming" w:date="2018-10-12T00:34:00Z"/>
                <w:rFonts w:cs="Arial"/>
                <w:lang w:val="en-US"/>
              </w:rPr>
            </w:pPr>
            <w:ins w:id="302" w:author="Li, Qiming" w:date="2018-10-12T00:34:00Z">
              <w:r w:rsidRPr="003F514D">
                <w:rPr>
                  <w:rFonts w:cs="Arial"/>
                  <w:lang w:val="en-US"/>
                </w:rPr>
                <w:t>15 kHz</w:t>
              </w:r>
            </w:ins>
          </w:p>
        </w:tc>
      </w:tr>
      <w:tr w:rsidR="007C2C5F" w:rsidRPr="003F514D" w14:paraId="5ADAB3D0" w14:textId="77777777" w:rsidTr="004D327C">
        <w:trPr>
          <w:trHeight w:val="283"/>
          <w:jc w:val="center"/>
          <w:ins w:id="303" w:author="Li, Qiming" w:date="2018-10-12T00:34:00Z"/>
        </w:trPr>
        <w:tc>
          <w:tcPr>
            <w:tcW w:w="2088" w:type="dxa"/>
            <w:gridSpan w:val="2"/>
            <w:vMerge/>
            <w:tcBorders>
              <w:left w:val="single" w:sz="4" w:space="0" w:color="auto"/>
              <w:right w:val="single" w:sz="4" w:space="0" w:color="auto"/>
            </w:tcBorders>
            <w:vAlign w:val="center"/>
          </w:tcPr>
          <w:p w14:paraId="374277F7" w14:textId="77777777" w:rsidR="007C2C5F" w:rsidRPr="003F514D" w:rsidRDefault="007C2C5F" w:rsidP="004D327C">
            <w:pPr>
              <w:pStyle w:val="TAL"/>
              <w:rPr>
                <w:ins w:id="304" w:author="Li, Qiming" w:date="2018-10-12T00:34:00Z"/>
                <w:rFonts w:cs="Arial"/>
                <w:lang w:val="da-DK"/>
              </w:rPr>
            </w:pPr>
          </w:p>
        </w:tc>
        <w:tc>
          <w:tcPr>
            <w:tcW w:w="1717" w:type="dxa"/>
            <w:tcBorders>
              <w:left w:val="single" w:sz="4" w:space="0" w:color="auto"/>
              <w:right w:val="single" w:sz="4" w:space="0" w:color="auto"/>
            </w:tcBorders>
          </w:tcPr>
          <w:p w14:paraId="0C011799" w14:textId="77777777" w:rsidR="007C2C5F" w:rsidRPr="003F514D" w:rsidRDefault="007C2C5F" w:rsidP="004D327C">
            <w:pPr>
              <w:pStyle w:val="TAL"/>
              <w:rPr>
                <w:ins w:id="305" w:author="Li, Qiming" w:date="2018-10-12T00:34:00Z"/>
                <w:rFonts w:cs="Arial"/>
                <w:lang w:val="da-DK"/>
              </w:rPr>
            </w:pPr>
            <w:ins w:id="306" w:author="Li, Qiming" w:date="2018-10-12T00:34:00Z">
              <w:r w:rsidRPr="003F514D">
                <w:rPr>
                  <w:rFonts w:cs="Arial"/>
                </w:rPr>
                <w:t>Config</w:t>
              </w:r>
              <w:r>
                <w:rPr>
                  <w:szCs w:val="18"/>
                </w:rPr>
                <w:t xml:space="preserve"> </w:t>
              </w:r>
              <w:r w:rsidRPr="003F514D">
                <w:rPr>
                  <w:rFonts w:cs="Arial"/>
                </w:rPr>
                <w:t>3,6</w:t>
              </w:r>
            </w:ins>
          </w:p>
        </w:tc>
        <w:tc>
          <w:tcPr>
            <w:tcW w:w="1134" w:type="dxa"/>
            <w:vMerge/>
            <w:tcBorders>
              <w:left w:val="single" w:sz="4" w:space="0" w:color="auto"/>
              <w:right w:val="single" w:sz="4" w:space="0" w:color="auto"/>
            </w:tcBorders>
            <w:vAlign w:val="center"/>
          </w:tcPr>
          <w:p w14:paraId="20F30C65" w14:textId="77777777" w:rsidR="007C2C5F" w:rsidRPr="003F514D" w:rsidRDefault="007C2C5F" w:rsidP="004D327C">
            <w:pPr>
              <w:pStyle w:val="TAC"/>
              <w:rPr>
                <w:ins w:id="307" w:author="Li, Qiming" w:date="2018-10-12T00:34:00Z"/>
                <w:rFonts w:cs="Arial"/>
                <w:lang w:val="da-DK"/>
              </w:rPr>
            </w:pPr>
          </w:p>
        </w:tc>
        <w:tc>
          <w:tcPr>
            <w:tcW w:w="4655" w:type="dxa"/>
            <w:gridSpan w:val="2"/>
            <w:tcBorders>
              <w:left w:val="single" w:sz="4" w:space="0" w:color="auto"/>
              <w:right w:val="single" w:sz="4" w:space="0" w:color="auto"/>
            </w:tcBorders>
            <w:vAlign w:val="center"/>
          </w:tcPr>
          <w:p w14:paraId="272F40EE" w14:textId="77777777" w:rsidR="007C2C5F" w:rsidRPr="003F514D" w:rsidRDefault="007C2C5F" w:rsidP="004D327C">
            <w:pPr>
              <w:pStyle w:val="TAC"/>
              <w:rPr>
                <w:ins w:id="308" w:author="Li, Qiming" w:date="2018-10-12T00:34:00Z"/>
                <w:rFonts w:cs="Arial"/>
                <w:lang w:val="en-US"/>
              </w:rPr>
            </w:pPr>
            <w:ins w:id="309" w:author="Li, Qiming" w:date="2018-10-12T00:34:00Z">
              <w:r w:rsidRPr="003F514D">
                <w:rPr>
                  <w:rFonts w:cs="Arial"/>
                  <w:lang w:val="en-US"/>
                </w:rPr>
                <w:t>30</w:t>
              </w:r>
              <w:r>
                <w:rPr>
                  <w:rFonts w:cs="Arial"/>
                  <w:lang w:val="en-US"/>
                </w:rPr>
                <w:t xml:space="preserve"> </w:t>
              </w:r>
              <w:r w:rsidRPr="003F514D">
                <w:rPr>
                  <w:rFonts w:cs="Arial"/>
                  <w:lang w:val="en-US"/>
                </w:rPr>
                <w:t>kHz</w:t>
              </w:r>
            </w:ins>
          </w:p>
        </w:tc>
      </w:tr>
      <w:tr w:rsidR="007C2C5F" w14:paraId="6380BCDF" w14:textId="77777777" w:rsidTr="004D327C">
        <w:trPr>
          <w:trHeight w:val="283"/>
          <w:jc w:val="center"/>
          <w:ins w:id="310" w:author="Li, Qiming" w:date="2018-10-12T00:34:00Z"/>
        </w:trPr>
        <w:tc>
          <w:tcPr>
            <w:tcW w:w="2088" w:type="dxa"/>
            <w:gridSpan w:val="2"/>
            <w:vMerge w:val="restart"/>
            <w:tcBorders>
              <w:top w:val="single" w:sz="4" w:space="0" w:color="auto"/>
              <w:left w:val="single" w:sz="4" w:space="0" w:color="auto"/>
              <w:right w:val="single" w:sz="4" w:space="0" w:color="auto"/>
            </w:tcBorders>
            <w:vAlign w:val="center"/>
          </w:tcPr>
          <w:p w14:paraId="13312C19" w14:textId="77777777" w:rsidR="007C2C5F" w:rsidRPr="003F514D" w:rsidRDefault="007C2C5F" w:rsidP="004D327C">
            <w:pPr>
              <w:pStyle w:val="TAL"/>
              <w:rPr>
                <w:ins w:id="311" w:author="Li, Qiming" w:date="2018-10-12T00:34:00Z"/>
                <w:rFonts w:cs="Arial"/>
                <w:lang w:val="da-DK"/>
              </w:rPr>
            </w:pPr>
            <w:ins w:id="312" w:author="Li, Qiming" w:date="2018-10-12T00:34:00Z">
              <w:r w:rsidRPr="003F514D">
                <w:rPr>
                  <w:rFonts w:cs="Arial"/>
                  <w:lang w:val="da-DK"/>
                </w:rPr>
                <w:t>P</w:t>
              </w:r>
              <w:r>
                <w:rPr>
                  <w:rFonts w:cs="Arial"/>
                  <w:lang w:val="da-DK"/>
                </w:rPr>
                <w:t>UC</w:t>
              </w:r>
              <w:r w:rsidRPr="003F514D">
                <w:rPr>
                  <w:rFonts w:cs="Arial"/>
                  <w:lang w:val="da-DK"/>
                </w:rPr>
                <w:t>CH/P</w:t>
              </w:r>
              <w:r>
                <w:rPr>
                  <w:rFonts w:cs="Arial"/>
                  <w:lang w:val="da-DK"/>
                </w:rPr>
                <w:t>US</w:t>
              </w:r>
              <w:r w:rsidRPr="003F514D">
                <w:rPr>
                  <w:rFonts w:cs="Arial"/>
                  <w:lang w:val="da-DK"/>
                </w:rPr>
                <w:t>CH subcarrier spacing</w:t>
              </w:r>
            </w:ins>
          </w:p>
        </w:tc>
        <w:tc>
          <w:tcPr>
            <w:tcW w:w="1717" w:type="dxa"/>
            <w:tcBorders>
              <w:top w:val="single" w:sz="4" w:space="0" w:color="auto"/>
              <w:left w:val="single" w:sz="4" w:space="0" w:color="auto"/>
              <w:right w:val="single" w:sz="4" w:space="0" w:color="auto"/>
            </w:tcBorders>
          </w:tcPr>
          <w:p w14:paraId="60758662" w14:textId="77777777" w:rsidR="007C2C5F" w:rsidRPr="003F514D" w:rsidRDefault="007C2C5F" w:rsidP="004D327C">
            <w:pPr>
              <w:pStyle w:val="TAL"/>
              <w:rPr>
                <w:ins w:id="313" w:author="Li, Qiming" w:date="2018-10-12T00:34:00Z"/>
                <w:rFonts w:cs="Arial"/>
                <w:lang w:val="da-DK"/>
              </w:rPr>
            </w:pPr>
            <w:ins w:id="314" w:author="Li, Qiming" w:date="2018-10-12T00:34:00Z">
              <w:r w:rsidRPr="003F514D">
                <w:rPr>
                  <w:rFonts w:cs="Arial"/>
                </w:rPr>
                <w:t>Config</w:t>
              </w:r>
              <w:r>
                <w:rPr>
                  <w:szCs w:val="18"/>
                </w:rPr>
                <w:t xml:space="preserve"> </w:t>
              </w:r>
              <w:r w:rsidRPr="003F514D">
                <w:rPr>
                  <w:rFonts w:cs="Arial"/>
                </w:rPr>
                <w:t>1,2,4,5</w:t>
              </w:r>
            </w:ins>
          </w:p>
        </w:tc>
        <w:tc>
          <w:tcPr>
            <w:tcW w:w="1134" w:type="dxa"/>
            <w:vMerge w:val="restart"/>
            <w:tcBorders>
              <w:top w:val="single" w:sz="4" w:space="0" w:color="auto"/>
              <w:left w:val="single" w:sz="4" w:space="0" w:color="auto"/>
              <w:right w:val="single" w:sz="4" w:space="0" w:color="auto"/>
            </w:tcBorders>
            <w:vAlign w:val="center"/>
          </w:tcPr>
          <w:p w14:paraId="17B14C80" w14:textId="77777777" w:rsidR="007C2C5F" w:rsidRPr="003F514D" w:rsidRDefault="007C2C5F" w:rsidP="004D327C">
            <w:pPr>
              <w:pStyle w:val="TAC"/>
              <w:rPr>
                <w:ins w:id="315" w:author="Li, Qiming" w:date="2018-10-12T00:34:00Z"/>
                <w:rFonts w:cs="Arial"/>
                <w:lang w:val="da-DK"/>
              </w:rPr>
            </w:pPr>
            <w:ins w:id="316" w:author="Li, Qiming" w:date="2018-10-12T00:34:00Z">
              <w:r w:rsidRPr="003F514D">
                <w:rPr>
                  <w:rFonts w:cs="Arial"/>
                  <w:lang w:val="da-DK"/>
                </w:rPr>
                <w:t>kHz</w:t>
              </w:r>
            </w:ins>
          </w:p>
        </w:tc>
        <w:tc>
          <w:tcPr>
            <w:tcW w:w="4655" w:type="dxa"/>
            <w:gridSpan w:val="2"/>
            <w:tcBorders>
              <w:top w:val="single" w:sz="4" w:space="0" w:color="auto"/>
              <w:left w:val="single" w:sz="4" w:space="0" w:color="auto"/>
              <w:right w:val="single" w:sz="4" w:space="0" w:color="auto"/>
            </w:tcBorders>
            <w:vAlign w:val="center"/>
          </w:tcPr>
          <w:p w14:paraId="07D07763" w14:textId="77777777" w:rsidR="007C2C5F" w:rsidRPr="003F514D" w:rsidRDefault="007C2C5F" w:rsidP="004D327C">
            <w:pPr>
              <w:pStyle w:val="TAC"/>
              <w:rPr>
                <w:ins w:id="317" w:author="Li, Qiming" w:date="2018-10-12T00:34:00Z"/>
                <w:rFonts w:cs="Arial"/>
                <w:lang w:val="en-US"/>
              </w:rPr>
            </w:pPr>
            <w:ins w:id="318" w:author="Li, Qiming" w:date="2018-10-12T00:34:00Z">
              <w:r w:rsidRPr="003F514D">
                <w:rPr>
                  <w:rFonts w:cs="Arial"/>
                  <w:lang w:val="en-US"/>
                </w:rPr>
                <w:t>15 kHz</w:t>
              </w:r>
            </w:ins>
          </w:p>
        </w:tc>
      </w:tr>
      <w:tr w:rsidR="007C2C5F" w14:paraId="314A6812" w14:textId="77777777" w:rsidTr="004D327C">
        <w:trPr>
          <w:trHeight w:val="283"/>
          <w:jc w:val="center"/>
          <w:ins w:id="319" w:author="Li, Qiming" w:date="2018-10-12T00:34:00Z"/>
        </w:trPr>
        <w:tc>
          <w:tcPr>
            <w:tcW w:w="2088" w:type="dxa"/>
            <w:gridSpan w:val="2"/>
            <w:vMerge/>
            <w:tcBorders>
              <w:left w:val="single" w:sz="4" w:space="0" w:color="auto"/>
              <w:right w:val="single" w:sz="4" w:space="0" w:color="auto"/>
            </w:tcBorders>
            <w:vAlign w:val="center"/>
          </w:tcPr>
          <w:p w14:paraId="5CDAA1C8" w14:textId="77777777" w:rsidR="007C2C5F" w:rsidRPr="003F514D" w:rsidRDefault="007C2C5F" w:rsidP="004D327C">
            <w:pPr>
              <w:pStyle w:val="TAL"/>
              <w:rPr>
                <w:ins w:id="320" w:author="Li, Qiming" w:date="2018-10-12T00:34:00Z"/>
                <w:rFonts w:cs="Arial"/>
                <w:lang w:val="da-DK"/>
              </w:rPr>
            </w:pPr>
          </w:p>
        </w:tc>
        <w:tc>
          <w:tcPr>
            <w:tcW w:w="1717" w:type="dxa"/>
            <w:tcBorders>
              <w:left w:val="single" w:sz="4" w:space="0" w:color="auto"/>
              <w:right w:val="single" w:sz="4" w:space="0" w:color="auto"/>
            </w:tcBorders>
          </w:tcPr>
          <w:p w14:paraId="4A7D6FA4" w14:textId="77777777" w:rsidR="007C2C5F" w:rsidRPr="003F514D" w:rsidRDefault="007C2C5F" w:rsidP="004D327C">
            <w:pPr>
              <w:pStyle w:val="TAL"/>
              <w:rPr>
                <w:ins w:id="321" w:author="Li, Qiming" w:date="2018-10-12T00:34:00Z"/>
                <w:rFonts w:cs="Arial"/>
                <w:lang w:val="da-DK"/>
              </w:rPr>
            </w:pPr>
            <w:ins w:id="322" w:author="Li, Qiming" w:date="2018-10-12T00:34:00Z">
              <w:r w:rsidRPr="003F514D">
                <w:rPr>
                  <w:rFonts w:cs="Arial"/>
                </w:rPr>
                <w:t>Config</w:t>
              </w:r>
              <w:r>
                <w:rPr>
                  <w:szCs w:val="18"/>
                </w:rPr>
                <w:t xml:space="preserve"> </w:t>
              </w:r>
              <w:r w:rsidRPr="003F514D">
                <w:rPr>
                  <w:rFonts w:cs="Arial"/>
                </w:rPr>
                <w:t>3,6</w:t>
              </w:r>
            </w:ins>
          </w:p>
        </w:tc>
        <w:tc>
          <w:tcPr>
            <w:tcW w:w="1134" w:type="dxa"/>
            <w:vMerge/>
            <w:tcBorders>
              <w:left w:val="single" w:sz="4" w:space="0" w:color="auto"/>
              <w:right w:val="single" w:sz="4" w:space="0" w:color="auto"/>
            </w:tcBorders>
            <w:vAlign w:val="center"/>
          </w:tcPr>
          <w:p w14:paraId="4930B554" w14:textId="77777777" w:rsidR="007C2C5F" w:rsidRPr="003F514D" w:rsidRDefault="007C2C5F" w:rsidP="004D327C">
            <w:pPr>
              <w:pStyle w:val="TAC"/>
              <w:rPr>
                <w:ins w:id="323" w:author="Li, Qiming" w:date="2018-10-12T00:34:00Z"/>
                <w:rFonts w:cs="Arial"/>
                <w:lang w:val="da-DK"/>
              </w:rPr>
            </w:pPr>
          </w:p>
        </w:tc>
        <w:tc>
          <w:tcPr>
            <w:tcW w:w="4655" w:type="dxa"/>
            <w:gridSpan w:val="2"/>
            <w:tcBorders>
              <w:left w:val="single" w:sz="4" w:space="0" w:color="auto"/>
              <w:right w:val="single" w:sz="4" w:space="0" w:color="auto"/>
            </w:tcBorders>
            <w:vAlign w:val="center"/>
          </w:tcPr>
          <w:p w14:paraId="6CA92DAE" w14:textId="77777777" w:rsidR="007C2C5F" w:rsidRPr="003F514D" w:rsidRDefault="007C2C5F" w:rsidP="004D327C">
            <w:pPr>
              <w:pStyle w:val="TAC"/>
              <w:rPr>
                <w:ins w:id="324" w:author="Li, Qiming" w:date="2018-10-12T00:34:00Z"/>
                <w:rFonts w:cs="Arial"/>
                <w:lang w:val="en-US"/>
              </w:rPr>
            </w:pPr>
            <w:ins w:id="325" w:author="Li, Qiming" w:date="2018-10-12T00:34:00Z">
              <w:r w:rsidRPr="003F514D">
                <w:rPr>
                  <w:rFonts w:cs="Arial"/>
                  <w:lang w:val="en-US"/>
                </w:rPr>
                <w:t>30</w:t>
              </w:r>
              <w:r>
                <w:rPr>
                  <w:rFonts w:cs="Arial"/>
                  <w:lang w:val="en-US"/>
                </w:rPr>
                <w:t xml:space="preserve"> </w:t>
              </w:r>
              <w:r w:rsidRPr="003F514D">
                <w:rPr>
                  <w:rFonts w:cs="Arial"/>
                  <w:lang w:val="en-US"/>
                </w:rPr>
                <w:t>kHz</w:t>
              </w:r>
            </w:ins>
          </w:p>
        </w:tc>
      </w:tr>
      <w:tr w:rsidR="007C2C5F" w14:paraId="04D0FC1E" w14:textId="77777777" w:rsidTr="004D327C">
        <w:trPr>
          <w:jc w:val="center"/>
          <w:ins w:id="326"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0E8737C2" w14:textId="77777777" w:rsidR="007C2C5F" w:rsidRPr="00AD018A" w:rsidRDefault="007C2C5F" w:rsidP="004D327C">
            <w:pPr>
              <w:pStyle w:val="TAL"/>
              <w:rPr>
                <w:ins w:id="327" w:author="Li, Qiming" w:date="2018-10-12T00:34:00Z"/>
                <w:rFonts w:cs="Arial"/>
                <w:lang w:val="en-US"/>
              </w:rPr>
            </w:pPr>
            <w:ins w:id="328" w:author="Li, Qiming" w:date="2018-10-12T00:34:00Z">
              <w:r w:rsidRPr="00AD018A">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472D04F" w14:textId="77777777" w:rsidR="007C2C5F" w:rsidRPr="003F514D" w:rsidRDefault="007C2C5F" w:rsidP="004D327C">
            <w:pPr>
              <w:pStyle w:val="TAC"/>
              <w:rPr>
                <w:ins w:id="329" w:author="Li, Qiming" w:date="2018-10-12T00:34:00Z"/>
                <w:rFonts w:cs="Arial"/>
                <w:lang w:val="en-US"/>
              </w:rPr>
            </w:pPr>
            <w:ins w:id="330" w:author="Li, Qiming" w:date="2018-10-12T00:34:00Z">
              <w:r w:rsidRPr="003F514D">
                <w:rPr>
                  <w:rFonts w:cs="Arial"/>
                  <w:sz w:val="16"/>
                  <w:szCs w:val="16"/>
                  <w:lang w:eastAsia="ja-JP"/>
                </w:rPr>
                <w:t>dB</w:t>
              </w:r>
            </w:ins>
          </w:p>
        </w:tc>
        <w:tc>
          <w:tcPr>
            <w:tcW w:w="4655" w:type="dxa"/>
            <w:gridSpan w:val="2"/>
            <w:vMerge w:val="restart"/>
            <w:tcBorders>
              <w:top w:val="single" w:sz="4" w:space="0" w:color="auto"/>
              <w:left w:val="single" w:sz="4" w:space="0" w:color="auto"/>
              <w:right w:val="single" w:sz="4" w:space="0" w:color="auto"/>
            </w:tcBorders>
            <w:vAlign w:val="center"/>
          </w:tcPr>
          <w:p w14:paraId="73AE67CC" w14:textId="77777777" w:rsidR="007C2C5F" w:rsidRPr="003F514D" w:rsidRDefault="007C2C5F" w:rsidP="004D327C">
            <w:pPr>
              <w:pStyle w:val="TAC"/>
              <w:rPr>
                <w:ins w:id="331" w:author="Li, Qiming" w:date="2018-10-12T00:34:00Z"/>
                <w:rFonts w:cs="Arial"/>
                <w:lang w:val="en-US"/>
              </w:rPr>
            </w:pPr>
            <w:ins w:id="332" w:author="Li, Qiming" w:date="2018-10-12T00:34:00Z">
              <w:r w:rsidRPr="003F514D">
                <w:rPr>
                  <w:rFonts w:cs="Arial"/>
                  <w:sz w:val="16"/>
                  <w:szCs w:val="16"/>
                  <w:lang w:eastAsia="ja-JP"/>
                </w:rPr>
                <w:t>0</w:t>
              </w:r>
            </w:ins>
          </w:p>
        </w:tc>
      </w:tr>
      <w:tr w:rsidR="007C2C5F" w14:paraId="101D2750" w14:textId="77777777" w:rsidTr="004D327C">
        <w:trPr>
          <w:jc w:val="center"/>
          <w:ins w:id="333"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6064B9E0" w14:textId="77777777" w:rsidR="007C2C5F" w:rsidRPr="00AD018A" w:rsidRDefault="007C2C5F" w:rsidP="004D327C">
            <w:pPr>
              <w:pStyle w:val="TAL"/>
              <w:rPr>
                <w:ins w:id="334" w:author="Li, Qiming" w:date="2018-10-12T00:34:00Z"/>
                <w:rFonts w:cs="Arial"/>
                <w:lang w:val="en-US"/>
              </w:rPr>
            </w:pPr>
            <w:ins w:id="335" w:author="Li, Qiming" w:date="2018-10-12T00:34:00Z">
              <w:r w:rsidRPr="00AD018A">
                <w:rPr>
                  <w:rFonts w:cs="Arial"/>
                  <w:szCs w:val="16"/>
                  <w:lang w:eastAsia="ja-JP"/>
                </w:rPr>
                <w:t>EPRE ratio of PBCH DMRS to SSS</w:t>
              </w:r>
            </w:ins>
          </w:p>
        </w:tc>
        <w:tc>
          <w:tcPr>
            <w:tcW w:w="1134" w:type="dxa"/>
            <w:vMerge/>
            <w:tcBorders>
              <w:left w:val="single" w:sz="4" w:space="0" w:color="auto"/>
              <w:right w:val="single" w:sz="4" w:space="0" w:color="auto"/>
            </w:tcBorders>
          </w:tcPr>
          <w:p w14:paraId="133BC24F" w14:textId="77777777" w:rsidR="007C2C5F" w:rsidRPr="003F514D" w:rsidRDefault="007C2C5F" w:rsidP="004D327C">
            <w:pPr>
              <w:pStyle w:val="TAC"/>
              <w:rPr>
                <w:ins w:id="336" w:author="Li, Qiming" w:date="2018-10-12T00:34:00Z"/>
                <w:rFonts w:cs="Arial"/>
                <w:lang w:val="en-US"/>
              </w:rPr>
            </w:pPr>
          </w:p>
        </w:tc>
        <w:tc>
          <w:tcPr>
            <w:tcW w:w="4655" w:type="dxa"/>
            <w:gridSpan w:val="2"/>
            <w:vMerge/>
            <w:tcBorders>
              <w:left w:val="single" w:sz="4" w:space="0" w:color="auto"/>
              <w:right w:val="single" w:sz="4" w:space="0" w:color="auto"/>
            </w:tcBorders>
          </w:tcPr>
          <w:p w14:paraId="769A14CE" w14:textId="77777777" w:rsidR="007C2C5F" w:rsidRPr="003F514D" w:rsidRDefault="007C2C5F" w:rsidP="004D327C">
            <w:pPr>
              <w:pStyle w:val="TAC"/>
              <w:rPr>
                <w:ins w:id="337" w:author="Li, Qiming" w:date="2018-10-12T00:34:00Z"/>
                <w:rFonts w:cs="Arial"/>
                <w:lang w:val="en-US"/>
              </w:rPr>
            </w:pPr>
          </w:p>
        </w:tc>
      </w:tr>
      <w:tr w:rsidR="007C2C5F" w14:paraId="5146E3E5" w14:textId="77777777" w:rsidTr="004D327C">
        <w:trPr>
          <w:jc w:val="center"/>
          <w:ins w:id="338"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4979E0EF" w14:textId="77777777" w:rsidR="007C2C5F" w:rsidRPr="00AD018A" w:rsidRDefault="007C2C5F" w:rsidP="004D327C">
            <w:pPr>
              <w:pStyle w:val="TAL"/>
              <w:rPr>
                <w:ins w:id="339" w:author="Li, Qiming" w:date="2018-10-12T00:34:00Z"/>
                <w:rFonts w:cs="Arial"/>
                <w:lang w:val="en-US"/>
              </w:rPr>
            </w:pPr>
            <w:ins w:id="340" w:author="Li, Qiming" w:date="2018-10-12T00:34:00Z">
              <w:r w:rsidRPr="00AD018A">
                <w:rPr>
                  <w:rFonts w:cs="Arial"/>
                  <w:szCs w:val="16"/>
                  <w:lang w:eastAsia="ja-JP"/>
                </w:rPr>
                <w:t>EPRE ratio of PBCH to PBCH DMRS</w:t>
              </w:r>
            </w:ins>
          </w:p>
        </w:tc>
        <w:tc>
          <w:tcPr>
            <w:tcW w:w="1134" w:type="dxa"/>
            <w:vMerge/>
            <w:tcBorders>
              <w:left w:val="single" w:sz="4" w:space="0" w:color="auto"/>
              <w:right w:val="single" w:sz="4" w:space="0" w:color="auto"/>
            </w:tcBorders>
          </w:tcPr>
          <w:p w14:paraId="63B7057E" w14:textId="77777777" w:rsidR="007C2C5F" w:rsidRPr="003F514D" w:rsidRDefault="007C2C5F" w:rsidP="004D327C">
            <w:pPr>
              <w:pStyle w:val="TAC"/>
              <w:rPr>
                <w:ins w:id="341" w:author="Li, Qiming" w:date="2018-10-12T00:34:00Z"/>
                <w:rFonts w:cs="Arial"/>
                <w:lang w:val="en-US"/>
              </w:rPr>
            </w:pPr>
          </w:p>
        </w:tc>
        <w:tc>
          <w:tcPr>
            <w:tcW w:w="4655" w:type="dxa"/>
            <w:gridSpan w:val="2"/>
            <w:vMerge/>
            <w:tcBorders>
              <w:left w:val="single" w:sz="4" w:space="0" w:color="auto"/>
              <w:right w:val="single" w:sz="4" w:space="0" w:color="auto"/>
            </w:tcBorders>
          </w:tcPr>
          <w:p w14:paraId="7F5A9659" w14:textId="77777777" w:rsidR="007C2C5F" w:rsidRPr="003F514D" w:rsidRDefault="007C2C5F" w:rsidP="004D327C">
            <w:pPr>
              <w:pStyle w:val="TAC"/>
              <w:rPr>
                <w:ins w:id="342" w:author="Li, Qiming" w:date="2018-10-12T00:34:00Z"/>
                <w:rFonts w:cs="Arial"/>
                <w:lang w:val="en-US"/>
              </w:rPr>
            </w:pPr>
          </w:p>
        </w:tc>
      </w:tr>
      <w:tr w:rsidR="007C2C5F" w14:paraId="77176843" w14:textId="77777777" w:rsidTr="004D327C">
        <w:trPr>
          <w:jc w:val="center"/>
          <w:ins w:id="343"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27A1A2EE" w14:textId="77777777" w:rsidR="007C2C5F" w:rsidRPr="00AD018A" w:rsidRDefault="007C2C5F" w:rsidP="004D327C">
            <w:pPr>
              <w:pStyle w:val="TAL"/>
              <w:rPr>
                <w:ins w:id="344" w:author="Li, Qiming" w:date="2018-10-12T00:34:00Z"/>
                <w:rFonts w:cs="Arial"/>
                <w:lang w:val="en-US"/>
              </w:rPr>
            </w:pPr>
            <w:ins w:id="345" w:author="Li, Qiming" w:date="2018-10-12T00:34:00Z">
              <w:r w:rsidRPr="00AD018A">
                <w:rPr>
                  <w:rFonts w:cs="Arial"/>
                  <w:szCs w:val="16"/>
                  <w:lang w:eastAsia="ja-JP"/>
                </w:rPr>
                <w:t>EPRE ratio of PDCCH DMRS to SSS</w:t>
              </w:r>
            </w:ins>
          </w:p>
        </w:tc>
        <w:tc>
          <w:tcPr>
            <w:tcW w:w="1134" w:type="dxa"/>
            <w:vMerge/>
            <w:tcBorders>
              <w:left w:val="single" w:sz="4" w:space="0" w:color="auto"/>
              <w:right w:val="single" w:sz="4" w:space="0" w:color="auto"/>
            </w:tcBorders>
          </w:tcPr>
          <w:p w14:paraId="7EF45D06" w14:textId="77777777" w:rsidR="007C2C5F" w:rsidRPr="003F514D" w:rsidRDefault="007C2C5F" w:rsidP="004D327C">
            <w:pPr>
              <w:pStyle w:val="TAC"/>
              <w:rPr>
                <w:ins w:id="346" w:author="Li, Qiming" w:date="2018-10-12T00:34:00Z"/>
                <w:rFonts w:cs="Arial"/>
                <w:lang w:val="en-US"/>
              </w:rPr>
            </w:pPr>
          </w:p>
        </w:tc>
        <w:tc>
          <w:tcPr>
            <w:tcW w:w="4655" w:type="dxa"/>
            <w:gridSpan w:val="2"/>
            <w:vMerge/>
            <w:tcBorders>
              <w:left w:val="single" w:sz="4" w:space="0" w:color="auto"/>
              <w:right w:val="single" w:sz="4" w:space="0" w:color="auto"/>
            </w:tcBorders>
          </w:tcPr>
          <w:p w14:paraId="7FA1A3D7" w14:textId="77777777" w:rsidR="007C2C5F" w:rsidRPr="003F514D" w:rsidRDefault="007C2C5F" w:rsidP="004D327C">
            <w:pPr>
              <w:pStyle w:val="TAC"/>
              <w:rPr>
                <w:ins w:id="347" w:author="Li, Qiming" w:date="2018-10-12T00:34:00Z"/>
                <w:rFonts w:cs="Arial"/>
                <w:lang w:val="en-US"/>
              </w:rPr>
            </w:pPr>
          </w:p>
        </w:tc>
      </w:tr>
      <w:tr w:rsidR="007C2C5F" w14:paraId="44229C9A" w14:textId="77777777" w:rsidTr="004D327C">
        <w:trPr>
          <w:jc w:val="center"/>
          <w:ins w:id="348"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5807C79A" w14:textId="77777777" w:rsidR="007C2C5F" w:rsidRPr="00AD018A" w:rsidRDefault="007C2C5F" w:rsidP="004D327C">
            <w:pPr>
              <w:pStyle w:val="TAL"/>
              <w:rPr>
                <w:ins w:id="349" w:author="Li, Qiming" w:date="2018-10-12T00:34:00Z"/>
                <w:rFonts w:cs="Arial"/>
                <w:lang w:val="en-US"/>
              </w:rPr>
            </w:pPr>
            <w:ins w:id="350" w:author="Li, Qiming" w:date="2018-10-12T00:34:00Z">
              <w:r w:rsidRPr="00AD018A">
                <w:rPr>
                  <w:rFonts w:cs="Arial"/>
                  <w:szCs w:val="16"/>
                  <w:lang w:eastAsia="ja-JP"/>
                </w:rPr>
                <w:t>EPRE ratio of PDCCH to PDCCH DMRS</w:t>
              </w:r>
            </w:ins>
          </w:p>
        </w:tc>
        <w:tc>
          <w:tcPr>
            <w:tcW w:w="1134" w:type="dxa"/>
            <w:vMerge/>
            <w:tcBorders>
              <w:left w:val="single" w:sz="4" w:space="0" w:color="auto"/>
              <w:right w:val="single" w:sz="4" w:space="0" w:color="auto"/>
            </w:tcBorders>
          </w:tcPr>
          <w:p w14:paraId="3D814320" w14:textId="77777777" w:rsidR="007C2C5F" w:rsidRPr="003F514D" w:rsidRDefault="007C2C5F" w:rsidP="004D327C">
            <w:pPr>
              <w:pStyle w:val="TAC"/>
              <w:rPr>
                <w:ins w:id="351" w:author="Li, Qiming" w:date="2018-10-12T00:34:00Z"/>
                <w:rFonts w:cs="Arial"/>
                <w:lang w:val="en-US"/>
              </w:rPr>
            </w:pPr>
          </w:p>
        </w:tc>
        <w:tc>
          <w:tcPr>
            <w:tcW w:w="4655" w:type="dxa"/>
            <w:gridSpan w:val="2"/>
            <w:vMerge/>
            <w:tcBorders>
              <w:left w:val="single" w:sz="4" w:space="0" w:color="auto"/>
              <w:right w:val="single" w:sz="4" w:space="0" w:color="auto"/>
            </w:tcBorders>
          </w:tcPr>
          <w:p w14:paraId="22F8F6D9" w14:textId="77777777" w:rsidR="007C2C5F" w:rsidRPr="003F514D" w:rsidRDefault="007C2C5F" w:rsidP="004D327C">
            <w:pPr>
              <w:pStyle w:val="TAC"/>
              <w:rPr>
                <w:ins w:id="352" w:author="Li, Qiming" w:date="2018-10-12T00:34:00Z"/>
                <w:rFonts w:cs="Arial"/>
                <w:lang w:val="en-US"/>
              </w:rPr>
            </w:pPr>
          </w:p>
        </w:tc>
      </w:tr>
      <w:tr w:rsidR="007C2C5F" w14:paraId="31345910" w14:textId="77777777" w:rsidTr="004D327C">
        <w:trPr>
          <w:jc w:val="center"/>
          <w:ins w:id="353"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7EDE9B81" w14:textId="77777777" w:rsidR="007C2C5F" w:rsidRPr="00AD018A" w:rsidRDefault="007C2C5F" w:rsidP="004D327C">
            <w:pPr>
              <w:pStyle w:val="TAL"/>
              <w:rPr>
                <w:ins w:id="354" w:author="Li, Qiming" w:date="2018-10-12T00:34:00Z"/>
                <w:rFonts w:cs="Arial"/>
                <w:lang w:val="en-US"/>
              </w:rPr>
            </w:pPr>
            <w:ins w:id="355" w:author="Li, Qiming" w:date="2018-10-12T00:34:00Z">
              <w:r w:rsidRPr="00AD018A">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3D00A2B8" w14:textId="77777777" w:rsidR="007C2C5F" w:rsidRPr="003F514D" w:rsidRDefault="007C2C5F" w:rsidP="004D327C">
            <w:pPr>
              <w:pStyle w:val="TAC"/>
              <w:rPr>
                <w:ins w:id="356" w:author="Li, Qiming" w:date="2018-10-12T00:34:00Z"/>
                <w:rFonts w:cs="Arial"/>
                <w:lang w:val="en-US"/>
              </w:rPr>
            </w:pPr>
          </w:p>
        </w:tc>
        <w:tc>
          <w:tcPr>
            <w:tcW w:w="4655" w:type="dxa"/>
            <w:gridSpan w:val="2"/>
            <w:vMerge/>
            <w:tcBorders>
              <w:left w:val="single" w:sz="4" w:space="0" w:color="auto"/>
              <w:right w:val="single" w:sz="4" w:space="0" w:color="auto"/>
            </w:tcBorders>
          </w:tcPr>
          <w:p w14:paraId="5C6F3440" w14:textId="77777777" w:rsidR="007C2C5F" w:rsidRPr="003F514D" w:rsidRDefault="007C2C5F" w:rsidP="004D327C">
            <w:pPr>
              <w:pStyle w:val="TAC"/>
              <w:rPr>
                <w:ins w:id="357" w:author="Li, Qiming" w:date="2018-10-12T00:34:00Z"/>
                <w:rFonts w:cs="Arial"/>
                <w:lang w:val="en-US"/>
              </w:rPr>
            </w:pPr>
          </w:p>
        </w:tc>
      </w:tr>
      <w:tr w:rsidR="007C2C5F" w14:paraId="0FF69E09" w14:textId="77777777" w:rsidTr="004D327C">
        <w:trPr>
          <w:jc w:val="center"/>
          <w:ins w:id="358"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40497E2C" w14:textId="77777777" w:rsidR="007C2C5F" w:rsidRPr="00AD018A" w:rsidRDefault="007C2C5F" w:rsidP="004D327C">
            <w:pPr>
              <w:pStyle w:val="TAL"/>
              <w:rPr>
                <w:ins w:id="359" w:author="Li, Qiming" w:date="2018-10-12T00:34:00Z"/>
                <w:rFonts w:cs="Arial"/>
                <w:lang w:val="en-US"/>
              </w:rPr>
            </w:pPr>
            <w:ins w:id="360" w:author="Li, Qiming" w:date="2018-10-12T00:34:00Z">
              <w:r w:rsidRPr="00AD018A">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5E7A4323" w14:textId="77777777" w:rsidR="007C2C5F" w:rsidRPr="003F514D" w:rsidRDefault="007C2C5F" w:rsidP="004D327C">
            <w:pPr>
              <w:pStyle w:val="TAC"/>
              <w:rPr>
                <w:ins w:id="361" w:author="Li, Qiming" w:date="2018-10-12T00:34:00Z"/>
                <w:rFonts w:cs="Arial"/>
                <w:lang w:val="en-US"/>
              </w:rPr>
            </w:pPr>
          </w:p>
        </w:tc>
        <w:tc>
          <w:tcPr>
            <w:tcW w:w="4655" w:type="dxa"/>
            <w:gridSpan w:val="2"/>
            <w:vMerge/>
            <w:tcBorders>
              <w:left w:val="single" w:sz="4" w:space="0" w:color="auto"/>
              <w:right w:val="single" w:sz="4" w:space="0" w:color="auto"/>
            </w:tcBorders>
          </w:tcPr>
          <w:p w14:paraId="136E77CD" w14:textId="77777777" w:rsidR="007C2C5F" w:rsidRPr="003F514D" w:rsidRDefault="007C2C5F" w:rsidP="004D327C">
            <w:pPr>
              <w:pStyle w:val="TAC"/>
              <w:rPr>
                <w:ins w:id="362" w:author="Li, Qiming" w:date="2018-10-12T00:34:00Z"/>
                <w:rFonts w:cs="Arial"/>
                <w:lang w:val="en-US"/>
              </w:rPr>
            </w:pPr>
          </w:p>
        </w:tc>
      </w:tr>
      <w:tr w:rsidR="007C2C5F" w14:paraId="70FA5A2B" w14:textId="77777777" w:rsidTr="004D327C">
        <w:trPr>
          <w:jc w:val="center"/>
          <w:ins w:id="363"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03197958" w14:textId="77777777" w:rsidR="007C2C5F" w:rsidRPr="00AD018A" w:rsidRDefault="007C2C5F" w:rsidP="004D327C">
            <w:pPr>
              <w:pStyle w:val="TAL"/>
              <w:rPr>
                <w:ins w:id="364" w:author="Li, Qiming" w:date="2018-10-12T00:34:00Z"/>
                <w:rFonts w:cs="Arial"/>
                <w:lang w:val="en-US"/>
              </w:rPr>
            </w:pPr>
            <w:ins w:id="365" w:author="Li, Qiming" w:date="2018-10-12T00:34:00Z">
              <w:r w:rsidRPr="00AD018A">
                <w:rPr>
                  <w:rFonts w:cs="Arial"/>
                  <w:szCs w:val="16"/>
                  <w:lang w:eastAsia="ja-JP"/>
                </w:rPr>
                <w:t>EPRE ratio of OCNG DMRS to SSS(Note 1)</w:t>
              </w:r>
            </w:ins>
          </w:p>
        </w:tc>
        <w:tc>
          <w:tcPr>
            <w:tcW w:w="1134" w:type="dxa"/>
            <w:vMerge/>
            <w:tcBorders>
              <w:left w:val="single" w:sz="4" w:space="0" w:color="auto"/>
              <w:right w:val="single" w:sz="4" w:space="0" w:color="auto"/>
            </w:tcBorders>
          </w:tcPr>
          <w:p w14:paraId="0350CFAF" w14:textId="77777777" w:rsidR="007C2C5F" w:rsidRPr="003F514D" w:rsidRDefault="007C2C5F" w:rsidP="004D327C">
            <w:pPr>
              <w:pStyle w:val="TAC"/>
              <w:rPr>
                <w:ins w:id="366" w:author="Li, Qiming" w:date="2018-10-12T00:34:00Z"/>
                <w:rFonts w:cs="Arial"/>
                <w:lang w:val="en-US"/>
              </w:rPr>
            </w:pPr>
          </w:p>
        </w:tc>
        <w:tc>
          <w:tcPr>
            <w:tcW w:w="4655" w:type="dxa"/>
            <w:gridSpan w:val="2"/>
            <w:vMerge/>
            <w:tcBorders>
              <w:left w:val="single" w:sz="4" w:space="0" w:color="auto"/>
              <w:right w:val="single" w:sz="4" w:space="0" w:color="auto"/>
            </w:tcBorders>
          </w:tcPr>
          <w:p w14:paraId="4E3C0E38" w14:textId="77777777" w:rsidR="007C2C5F" w:rsidRPr="003F514D" w:rsidRDefault="007C2C5F" w:rsidP="004D327C">
            <w:pPr>
              <w:pStyle w:val="TAC"/>
              <w:rPr>
                <w:ins w:id="367" w:author="Li, Qiming" w:date="2018-10-12T00:34:00Z"/>
                <w:rFonts w:cs="Arial"/>
                <w:lang w:val="en-US"/>
              </w:rPr>
            </w:pPr>
          </w:p>
        </w:tc>
      </w:tr>
      <w:tr w:rsidR="007C2C5F" w14:paraId="432CE317" w14:textId="77777777" w:rsidTr="004D327C">
        <w:trPr>
          <w:jc w:val="center"/>
          <w:ins w:id="368"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4F622865" w14:textId="77777777" w:rsidR="007C2C5F" w:rsidRPr="00AD018A" w:rsidRDefault="007C2C5F" w:rsidP="004D327C">
            <w:pPr>
              <w:pStyle w:val="TAL"/>
              <w:rPr>
                <w:ins w:id="369" w:author="Li, Qiming" w:date="2018-10-12T00:34:00Z"/>
                <w:rFonts w:cs="Arial"/>
                <w:lang w:val="en-US"/>
              </w:rPr>
            </w:pPr>
            <w:ins w:id="370" w:author="Li, Qiming" w:date="2018-10-12T00:34:00Z">
              <w:r w:rsidRPr="00AD018A">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3B47F70" w14:textId="77777777" w:rsidR="007C2C5F" w:rsidRPr="003F514D" w:rsidRDefault="007C2C5F" w:rsidP="004D327C">
            <w:pPr>
              <w:pStyle w:val="TAC"/>
              <w:rPr>
                <w:ins w:id="371" w:author="Li, Qiming" w:date="2018-10-12T00:34:00Z"/>
                <w:rFonts w:cs="Arial"/>
                <w:lang w:val="en-US"/>
              </w:rPr>
            </w:pPr>
          </w:p>
        </w:tc>
        <w:tc>
          <w:tcPr>
            <w:tcW w:w="4655" w:type="dxa"/>
            <w:gridSpan w:val="2"/>
            <w:vMerge/>
            <w:tcBorders>
              <w:left w:val="single" w:sz="4" w:space="0" w:color="auto"/>
              <w:bottom w:val="single" w:sz="4" w:space="0" w:color="auto"/>
              <w:right w:val="single" w:sz="4" w:space="0" w:color="auto"/>
            </w:tcBorders>
          </w:tcPr>
          <w:p w14:paraId="3E89AFDF" w14:textId="77777777" w:rsidR="007C2C5F" w:rsidRPr="003F514D" w:rsidRDefault="007C2C5F" w:rsidP="004D327C">
            <w:pPr>
              <w:pStyle w:val="TAC"/>
              <w:rPr>
                <w:ins w:id="372" w:author="Li, Qiming" w:date="2018-10-12T00:34:00Z"/>
                <w:rFonts w:cs="Arial"/>
                <w:lang w:val="en-US"/>
              </w:rPr>
            </w:pPr>
          </w:p>
        </w:tc>
      </w:tr>
      <w:tr w:rsidR="007C2C5F" w14:paraId="3D476F06" w14:textId="77777777" w:rsidTr="004D327C">
        <w:trPr>
          <w:trHeight w:val="359"/>
          <w:jc w:val="center"/>
          <w:ins w:id="373" w:author="Li, Qiming" w:date="2018-10-12T00:34:00Z"/>
        </w:trPr>
        <w:tc>
          <w:tcPr>
            <w:tcW w:w="3805" w:type="dxa"/>
            <w:gridSpan w:val="3"/>
            <w:tcBorders>
              <w:top w:val="single" w:sz="4" w:space="0" w:color="auto"/>
              <w:left w:val="single" w:sz="4" w:space="0" w:color="auto"/>
              <w:right w:val="single" w:sz="4" w:space="0" w:color="auto"/>
            </w:tcBorders>
            <w:vAlign w:val="center"/>
          </w:tcPr>
          <w:p w14:paraId="2C10C478" w14:textId="77777777" w:rsidR="007C2C5F" w:rsidRPr="003F514D" w:rsidRDefault="007C2C5F" w:rsidP="004D327C">
            <w:pPr>
              <w:pStyle w:val="TAL"/>
              <w:rPr>
                <w:ins w:id="374" w:author="Li, Qiming" w:date="2018-10-12T00:34:00Z"/>
                <w:rFonts w:cs="Arial"/>
                <w:lang w:val="en-US"/>
              </w:rPr>
            </w:pPr>
            <w:ins w:id="375" w:author="Li, Qiming" w:date="2018-10-12T00:34:00Z">
              <w:r w:rsidRPr="00046F03">
                <w:rPr>
                  <w:rFonts w:eastAsia="Calibri" w:cs="Arial"/>
                  <w:position w:val="-12"/>
                  <w:szCs w:val="22"/>
                  <w:lang w:val="en-US"/>
                </w:rPr>
                <w:object w:dxaOrig="405" w:dyaOrig="345" w14:anchorId="75002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7.25pt" o:ole="" fillcolor="window">
                    <v:imagedata r:id="rId12" o:title=""/>
                  </v:shape>
                  <o:OLEObject Type="Embed" ProgID="Equation.3" ShapeID="_x0000_i1025" DrawAspect="Content" ObjectID="_1600857140" r:id="rId13"/>
                </w:object>
              </w:r>
            </w:ins>
            <w:ins w:id="376" w:author="Li, Qiming" w:date="2018-10-12T00:34:00Z">
              <w:r w:rsidRPr="003F514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4E04A4" w14:textId="77777777" w:rsidR="007C2C5F" w:rsidRPr="003F514D" w:rsidRDefault="007C2C5F" w:rsidP="004D327C">
            <w:pPr>
              <w:pStyle w:val="TAC"/>
              <w:rPr>
                <w:ins w:id="377" w:author="Li, Qiming" w:date="2018-10-12T00:34:00Z"/>
                <w:rFonts w:cs="Arial"/>
                <w:lang w:val="en-US"/>
              </w:rPr>
            </w:pPr>
            <w:ins w:id="378" w:author="Li, Qiming" w:date="2018-10-12T00:34:00Z">
              <w:r w:rsidRPr="003F514D">
                <w:rPr>
                  <w:rFonts w:cs="Arial"/>
                  <w:lang w:val="en-US"/>
                </w:rPr>
                <w:t>dBm/15kHz</w:t>
              </w:r>
            </w:ins>
          </w:p>
        </w:tc>
        <w:tc>
          <w:tcPr>
            <w:tcW w:w="4655" w:type="dxa"/>
            <w:gridSpan w:val="2"/>
            <w:tcBorders>
              <w:top w:val="single" w:sz="4" w:space="0" w:color="auto"/>
              <w:left w:val="single" w:sz="4" w:space="0" w:color="auto"/>
              <w:right w:val="single" w:sz="4" w:space="0" w:color="auto"/>
            </w:tcBorders>
            <w:vAlign w:val="center"/>
          </w:tcPr>
          <w:p w14:paraId="3E14C146" w14:textId="77777777" w:rsidR="007C2C5F" w:rsidRPr="003F514D" w:rsidRDefault="007C2C5F" w:rsidP="004D327C">
            <w:pPr>
              <w:pStyle w:val="TAC"/>
              <w:rPr>
                <w:ins w:id="379" w:author="Li, Qiming" w:date="2018-10-12T00:34:00Z"/>
                <w:rFonts w:cs="Arial"/>
                <w:lang w:val="en-US"/>
              </w:rPr>
            </w:pPr>
            <w:ins w:id="380" w:author="Li, Qiming" w:date="2018-10-12T00:34:00Z">
              <w:r>
                <w:rPr>
                  <w:rFonts w:cs="Arial"/>
                  <w:lang w:val="en-US"/>
                </w:rPr>
                <w:t>-98</w:t>
              </w:r>
            </w:ins>
          </w:p>
        </w:tc>
      </w:tr>
      <w:tr w:rsidR="007C2C5F" w14:paraId="75BE385F" w14:textId="77777777" w:rsidTr="004D327C">
        <w:trPr>
          <w:trHeight w:val="116"/>
          <w:jc w:val="center"/>
          <w:ins w:id="381" w:author="Li, Qiming" w:date="2018-10-12T00:34:00Z"/>
        </w:trPr>
        <w:tc>
          <w:tcPr>
            <w:tcW w:w="970" w:type="dxa"/>
            <w:vMerge w:val="restart"/>
            <w:tcBorders>
              <w:top w:val="single" w:sz="4" w:space="0" w:color="auto"/>
              <w:left w:val="single" w:sz="4" w:space="0" w:color="auto"/>
              <w:right w:val="single" w:sz="4" w:space="0" w:color="auto"/>
            </w:tcBorders>
            <w:vAlign w:val="center"/>
          </w:tcPr>
          <w:p w14:paraId="787B15CA" w14:textId="77777777" w:rsidR="007C2C5F" w:rsidRPr="003F514D" w:rsidRDefault="007C2C5F" w:rsidP="004D327C">
            <w:pPr>
              <w:pStyle w:val="TAL"/>
              <w:rPr>
                <w:ins w:id="382" w:author="Li, Qiming" w:date="2018-10-12T00:34:00Z"/>
                <w:rFonts w:cs="Arial"/>
                <w:vertAlign w:val="superscript"/>
                <w:lang w:val="en-US"/>
              </w:rPr>
            </w:pPr>
            <w:ins w:id="383" w:author="Li, Qiming" w:date="2018-10-12T00:34:00Z">
              <w:r w:rsidRPr="00046F03">
                <w:rPr>
                  <w:rFonts w:eastAsia="Calibri" w:cs="Arial"/>
                  <w:position w:val="-12"/>
                  <w:szCs w:val="22"/>
                  <w:lang w:val="en-US"/>
                </w:rPr>
                <w:object w:dxaOrig="405" w:dyaOrig="345" w14:anchorId="2175D8D5">
                  <v:shape id="_x0000_i1026" type="#_x0000_t75" style="width:20.3pt;height:17.25pt" o:ole="" fillcolor="window">
                    <v:imagedata r:id="rId12" o:title=""/>
                  </v:shape>
                  <o:OLEObject Type="Embed" ProgID="Equation.3" ShapeID="_x0000_i1026" DrawAspect="Content" ObjectID="_1600857141" r:id="rId14"/>
                </w:object>
              </w:r>
            </w:ins>
            <w:ins w:id="384" w:author="Li, Qiming" w:date="2018-10-12T00:34:00Z">
              <w:r w:rsidRPr="003F514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4FFD3B5" w14:textId="77777777" w:rsidR="007C2C5F" w:rsidRPr="00046F03" w:rsidRDefault="007C2C5F" w:rsidP="004D327C">
            <w:pPr>
              <w:pStyle w:val="TAL"/>
              <w:rPr>
                <w:ins w:id="385" w:author="Li, Qiming" w:date="2018-10-12T00:34:00Z"/>
                <w:rFonts w:eastAsia="Calibri" w:cs="Arial"/>
                <w:szCs w:val="22"/>
                <w:lang w:val="en-US"/>
              </w:rPr>
            </w:pPr>
            <w:ins w:id="386" w:author="Li, Qiming" w:date="2018-10-12T00:34:00Z">
              <w:r w:rsidRPr="003F514D">
                <w:rPr>
                  <w:rFonts w:cs="Arial"/>
                </w:rPr>
                <w:t>Config</w:t>
              </w:r>
              <w:r>
                <w:rPr>
                  <w:szCs w:val="18"/>
                </w:rPr>
                <w:t xml:space="preserve"> </w:t>
              </w:r>
              <w:r w:rsidRPr="003F514D">
                <w:rPr>
                  <w:rFonts w:cs="Arial"/>
                  <w:lang w:val="en-US"/>
                </w:rPr>
                <w:t>1,2,4,5</w:t>
              </w:r>
            </w:ins>
          </w:p>
        </w:tc>
        <w:tc>
          <w:tcPr>
            <w:tcW w:w="1134" w:type="dxa"/>
            <w:vMerge w:val="restart"/>
            <w:tcBorders>
              <w:top w:val="single" w:sz="4" w:space="0" w:color="auto"/>
              <w:left w:val="single" w:sz="4" w:space="0" w:color="auto"/>
              <w:right w:val="single" w:sz="4" w:space="0" w:color="auto"/>
            </w:tcBorders>
            <w:vAlign w:val="center"/>
          </w:tcPr>
          <w:p w14:paraId="05697AD5" w14:textId="77777777" w:rsidR="007C2C5F" w:rsidRPr="003F514D" w:rsidRDefault="007C2C5F" w:rsidP="004D327C">
            <w:pPr>
              <w:pStyle w:val="TAC"/>
              <w:rPr>
                <w:ins w:id="387" w:author="Li, Qiming" w:date="2018-10-12T00:34:00Z"/>
                <w:rFonts w:cs="Arial"/>
                <w:lang w:val="en-US"/>
              </w:rPr>
            </w:pPr>
          </w:p>
          <w:p w14:paraId="3A99FA12" w14:textId="77777777" w:rsidR="007C2C5F" w:rsidRPr="003F514D" w:rsidRDefault="007C2C5F" w:rsidP="004D327C">
            <w:pPr>
              <w:pStyle w:val="TAC"/>
              <w:rPr>
                <w:ins w:id="388" w:author="Li, Qiming" w:date="2018-10-12T00:34:00Z"/>
                <w:rFonts w:cs="Arial"/>
                <w:lang w:val="en-US"/>
              </w:rPr>
            </w:pPr>
            <w:ins w:id="389" w:author="Li, Qiming" w:date="2018-10-12T00:34:00Z">
              <w:r w:rsidRPr="003F514D">
                <w:rPr>
                  <w:rFonts w:cs="Arial"/>
                  <w:lang w:val="en-US"/>
                </w:rPr>
                <w:t>dBm/SCS</w:t>
              </w:r>
            </w:ins>
          </w:p>
        </w:tc>
        <w:tc>
          <w:tcPr>
            <w:tcW w:w="4655" w:type="dxa"/>
            <w:gridSpan w:val="2"/>
            <w:tcBorders>
              <w:top w:val="single" w:sz="4" w:space="0" w:color="auto"/>
              <w:left w:val="single" w:sz="4" w:space="0" w:color="auto"/>
              <w:right w:val="single" w:sz="4" w:space="0" w:color="auto"/>
            </w:tcBorders>
            <w:vAlign w:val="center"/>
          </w:tcPr>
          <w:p w14:paraId="401B6353" w14:textId="77777777" w:rsidR="007C2C5F" w:rsidRPr="003F514D" w:rsidRDefault="007C2C5F" w:rsidP="004D327C">
            <w:pPr>
              <w:pStyle w:val="TAC"/>
              <w:rPr>
                <w:ins w:id="390" w:author="Li, Qiming" w:date="2018-10-12T00:34:00Z"/>
                <w:rFonts w:cs="Arial"/>
                <w:lang w:val="en-US"/>
              </w:rPr>
            </w:pPr>
            <w:ins w:id="391" w:author="Li, Qiming" w:date="2018-10-12T00:34:00Z">
              <w:r>
                <w:rPr>
                  <w:rFonts w:cs="Arial"/>
                  <w:lang w:val="en-US"/>
                </w:rPr>
                <w:t>-98</w:t>
              </w:r>
            </w:ins>
          </w:p>
        </w:tc>
      </w:tr>
      <w:tr w:rsidR="007C2C5F" w14:paraId="3E38EA1E" w14:textId="77777777" w:rsidTr="004D327C">
        <w:trPr>
          <w:trHeight w:val="42"/>
          <w:jc w:val="center"/>
          <w:ins w:id="392" w:author="Li, Qiming" w:date="2018-10-12T00:34:00Z"/>
        </w:trPr>
        <w:tc>
          <w:tcPr>
            <w:tcW w:w="970" w:type="dxa"/>
            <w:vMerge/>
            <w:tcBorders>
              <w:left w:val="single" w:sz="4" w:space="0" w:color="auto"/>
              <w:right w:val="single" w:sz="4" w:space="0" w:color="auto"/>
            </w:tcBorders>
            <w:vAlign w:val="center"/>
          </w:tcPr>
          <w:p w14:paraId="1D8590D2" w14:textId="77777777" w:rsidR="007C2C5F" w:rsidRPr="00046F03" w:rsidRDefault="007C2C5F" w:rsidP="004D327C">
            <w:pPr>
              <w:pStyle w:val="TAL"/>
              <w:rPr>
                <w:ins w:id="393" w:author="Li, Qiming" w:date="2018-10-12T00:34:00Z"/>
                <w:rFonts w:eastAsia="Calibri" w:cs="Arial"/>
                <w:szCs w:val="22"/>
                <w:lang w:val="en-US"/>
              </w:rPr>
            </w:pPr>
          </w:p>
        </w:tc>
        <w:tc>
          <w:tcPr>
            <w:tcW w:w="2835" w:type="dxa"/>
            <w:gridSpan w:val="2"/>
            <w:tcBorders>
              <w:left w:val="single" w:sz="4" w:space="0" w:color="auto"/>
              <w:right w:val="single" w:sz="4" w:space="0" w:color="auto"/>
            </w:tcBorders>
            <w:vAlign w:val="center"/>
          </w:tcPr>
          <w:p w14:paraId="281188F4" w14:textId="77777777" w:rsidR="007C2C5F" w:rsidRPr="00046F03" w:rsidRDefault="007C2C5F" w:rsidP="004D327C">
            <w:pPr>
              <w:pStyle w:val="TAL"/>
              <w:rPr>
                <w:ins w:id="394" w:author="Li, Qiming" w:date="2018-10-12T00:34:00Z"/>
                <w:rFonts w:eastAsia="Calibri" w:cs="Arial"/>
                <w:szCs w:val="22"/>
                <w:lang w:val="en-US"/>
              </w:rPr>
            </w:pPr>
            <w:ins w:id="395" w:author="Li, Qiming" w:date="2018-10-12T00:34:00Z">
              <w:r w:rsidRPr="003F514D">
                <w:rPr>
                  <w:rFonts w:cs="Arial"/>
                </w:rPr>
                <w:t>Config</w:t>
              </w:r>
              <w:r>
                <w:rPr>
                  <w:szCs w:val="18"/>
                </w:rPr>
                <w:t xml:space="preserve"> </w:t>
              </w:r>
              <w:r w:rsidRPr="003F514D">
                <w:rPr>
                  <w:rFonts w:cs="Arial"/>
                  <w:lang w:val="en-US"/>
                </w:rPr>
                <w:t>3,6</w:t>
              </w:r>
            </w:ins>
          </w:p>
        </w:tc>
        <w:tc>
          <w:tcPr>
            <w:tcW w:w="1134" w:type="dxa"/>
            <w:vMerge/>
            <w:tcBorders>
              <w:left w:val="single" w:sz="4" w:space="0" w:color="auto"/>
              <w:right w:val="single" w:sz="4" w:space="0" w:color="auto"/>
            </w:tcBorders>
            <w:vAlign w:val="center"/>
          </w:tcPr>
          <w:p w14:paraId="43BFC91D" w14:textId="77777777" w:rsidR="007C2C5F" w:rsidRPr="003F514D" w:rsidRDefault="007C2C5F" w:rsidP="004D327C">
            <w:pPr>
              <w:pStyle w:val="TAC"/>
              <w:rPr>
                <w:ins w:id="396" w:author="Li, Qiming" w:date="2018-10-12T00:34:00Z"/>
                <w:rFonts w:cs="Arial"/>
                <w:lang w:val="en-US"/>
              </w:rPr>
            </w:pPr>
          </w:p>
        </w:tc>
        <w:tc>
          <w:tcPr>
            <w:tcW w:w="4655" w:type="dxa"/>
            <w:gridSpan w:val="2"/>
            <w:tcBorders>
              <w:left w:val="single" w:sz="4" w:space="0" w:color="auto"/>
              <w:right w:val="single" w:sz="4" w:space="0" w:color="auto"/>
            </w:tcBorders>
            <w:vAlign w:val="center"/>
          </w:tcPr>
          <w:p w14:paraId="2F933A86" w14:textId="77777777" w:rsidR="007C2C5F" w:rsidRPr="003F514D" w:rsidRDefault="007C2C5F" w:rsidP="004D327C">
            <w:pPr>
              <w:pStyle w:val="TAC"/>
              <w:rPr>
                <w:ins w:id="397" w:author="Li, Qiming" w:date="2018-10-12T00:34:00Z"/>
                <w:rFonts w:cs="Arial"/>
                <w:lang w:val="en-US"/>
              </w:rPr>
            </w:pPr>
            <w:ins w:id="398" w:author="Li, Qiming" w:date="2018-10-12T00:34:00Z">
              <w:r>
                <w:rPr>
                  <w:rFonts w:cs="Arial"/>
                  <w:lang w:val="en-US"/>
                </w:rPr>
                <w:t>-95</w:t>
              </w:r>
            </w:ins>
          </w:p>
        </w:tc>
      </w:tr>
      <w:tr w:rsidR="007C2C5F" w14:paraId="6957B306" w14:textId="77777777" w:rsidTr="004D327C">
        <w:trPr>
          <w:trHeight w:val="314"/>
          <w:jc w:val="center"/>
          <w:ins w:id="399"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87A46A9" w14:textId="77777777" w:rsidR="007C2C5F" w:rsidRPr="004D327C" w:rsidRDefault="007C2C5F" w:rsidP="004D327C">
            <w:pPr>
              <w:pStyle w:val="TAL"/>
              <w:rPr>
                <w:ins w:id="400" w:author="Li, Qiming" w:date="2018-10-12T00:34:00Z"/>
                <w:rFonts w:cs="Arial"/>
                <w:i/>
                <w:lang w:val="en-US"/>
              </w:rPr>
            </w:pPr>
            <w:ins w:id="401" w:author="Li, Qiming" w:date="2018-10-12T00:34:00Z">
              <w:r w:rsidRPr="004D327C">
                <w:rPr>
                  <w:rFonts w:eastAsia="Calibri" w:cs="Arial"/>
                  <w:i/>
                  <w:position w:val="-12"/>
                  <w:szCs w:val="22"/>
                  <w:lang w:val="en-US"/>
                </w:rPr>
                <w:object w:dxaOrig="615" w:dyaOrig="390" w14:anchorId="410C1FB2">
                  <v:shape id="_x0000_i1027" type="#_x0000_t75" style="width:30.9pt;height:19.45pt" o:ole="" fillcolor="window">
                    <v:imagedata r:id="rId15" o:title=""/>
                  </v:shape>
                  <o:OLEObject Type="Embed" ProgID="Equation.3" ShapeID="_x0000_i1027" DrawAspect="Content" ObjectID="_1600857142"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F578FD" w14:textId="77777777" w:rsidR="007C2C5F" w:rsidRPr="003F514D" w:rsidRDefault="007C2C5F" w:rsidP="004D327C">
            <w:pPr>
              <w:pStyle w:val="TAC"/>
              <w:rPr>
                <w:ins w:id="402" w:author="Li, Qiming" w:date="2018-10-12T00:34:00Z"/>
                <w:rFonts w:cs="Arial"/>
                <w:lang w:val="en-US"/>
              </w:rPr>
            </w:pPr>
            <w:ins w:id="403" w:author="Li, Qiming" w:date="2018-10-12T00:34:00Z">
              <w:r w:rsidRPr="003F514D">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52F7992" w14:textId="77777777" w:rsidR="007C2C5F" w:rsidRPr="003F514D" w:rsidRDefault="007C2C5F" w:rsidP="004D327C">
            <w:pPr>
              <w:pStyle w:val="TAC"/>
              <w:rPr>
                <w:ins w:id="404" w:author="Li, Qiming" w:date="2018-10-12T00:34:00Z"/>
                <w:rFonts w:cs="Arial"/>
                <w:lang w:val="en-US"/>
              </w:rPr>
            </w:pPr>
            <w:ins w:id="405" w:author="Li, Qiming" w:date="2018-10-12T00:34:00Z">
              <w:r>
                <w:rPr>
                  <w:rFonts w:cs="Arial"/>
                  <w:lang w:val="en-US"/>
                </w:rPr>
                <w:t>3</w:t>
              </w:r>
            </w:ins>
          </w:p>
        </w:tc>
      </w:tr>
      <w:tr w:rsidR="007C2C5F" w:rsidRPr="003F514D" w14:paraId="03B1C20A" w14:textId="77777777" w:rsidTr="004D327C">
        <w:trPr>
          <w:jc w:val="center"/>
          <w:ins w:id="406"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47BD6FA" w14:textId="77777777" w:rsidR="007C2C5F" w:rsidRPr="003F514D" w:rsidRDefault="007C2C5F" w:rsidP="004D327C">
            <w:pPr>
              <w:pStyle w:val="TAL"/>
              <w:rPr>
                <w:ins w:id="407" w:author="Li, Qiming" w:date="2018-10-12T00:34:00Z"/>
                <w:rFonts w:cs="Arial"/>
                <w:lang w:val="en-US"/>
              </w:rPr>
            </w:pPr>
            <w:ins w:id="408" w:author="Li, Qiming" w:date="2018-10-12T00:34:00Z">
              <w:r w:rsidRPr="00046F03">
                <w:rPr>
                  <w:rFonts w:eastAsia="Calibri" w:cs="Arial"/>
                  <w:position w:val="-12"/>
                  <w:szCs w:val="22"/>
                  <w:lang w:val="en-US"/>
                </w:rPr>
                <w:object w:dxaOrig="810" w:dyaOrig="390" w14:anchorId="0928D1F9">
                  <v:shape id="_x0000_i1028" type="#_x0000_t75" style="width:40.2pt;height:19.45pt" o:ole="" fillcolor="window">
                    <v:imagedata r:id="rId17" o:title=""/>
                  </v:shape>
                  <o:OLEObject Type="Embed" ProgID="Equation.3" ShapeID="_x0000_i1028" DrawAspect="Content" ObjectID="_1600857143" r:id="rId1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F320F0" w14:textId="77777777" w:rsidR="007C2C5F" w:rsidRPr="003F514D" w:rsidRDefault="007C2C5F" w:rsidP="004D327C">
            <w:pPr>
              <w:pStyle w:val="TAC"/>
              <w:rPr>
                <w:ins w:id="409" w:author="Li, Qiming" w:date="2018-10-12T00:34:00Z"/>
                <w:rFonts w:cs="Arial"/>
                <w:lang w:val="en-US"/>
              </w:rPr>
            </w:pPr>
            <w:ins w:id="410" w:author="Li, Qiming" w:date="2018-10-12T00:34:00Z">
              <w:r w:rsidRPr="003F514D">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3439B82" w14:textId="77777777" w:rsidR="007C2C5F" w:rsidRPr="003F514D" w:rsidRDefault="007C2C5F" w:rsidP="004D327C">
            <w:pPr>
              <w:pStyle w:val="TAC"/>
              <w:rPr>
                <w:ins w:id="411" w:author="Li, Qiming" w:date="2018-10-12T00:34:00Z"/>
                <w:rFonts w:cs="Arial"/>
                <w:lang w:val="en-US"/>
              </w:rPr>
            </w:pPr>
            <w:ins w:id="412" w:author="Li, Qiming" w:date="2018-10-12T00:34:00Z">
              <w:r>
                <w:rPr>
                  <w:rFonts w:cs="Arial"/>
                  <w:lang w:val="en-US"/>
                </w:rPr>
                <w:t>3</w:t>
              </w:r>
            </w:ins>
          </w:p>
        </w:tc>
      </w:tr>
      <w:tr w:rsidR="00865C12" w14:paraId="2D67C87D" w14:textId="77777777" w:rsidTr="004D327C">
        <w:trPr>
          <w:trHeight w:val="210"/>
          <w:jc w:val="center"/>
          <w:ins w:id="413" w:author="Li, Qiming" w:date="2018-10-12T00:34:00Z"/>
        </w:trPr>
        <w:tc>
          <w:tcPr>
            <w:tcW w:w="970" w:type="dxa"/>
            <w:vMerge w:val="restart"/>
            <w:tcBorders>
              <w:top w:val="single" w:sz="4" w:space="0" w:color="auto"/>
              <w:left w:val="single" w:sz="4" w:space="0" w:color="auto"/>
              <w:right w:val="single" w:sz="4" w:space="0" w:color="auto"/>
            </w:tcBorders>
            <w:vAlign w:val="center"/>
            <w:hideMark/>
          </w:tcPr>
          <w:p w14:paraId="556DBE31" w14:textId="77777777" w:rsidR="00865C12" w:rsidRPr="003F514D" w:rsidRDefault="00865C12" w:rsidP="00865C12">
            <w:pPr>
              <w:pStyle w:val="TAL"/>
              <w:rPr>
                <w:ins w:id="414" w:author="Li, Qiming" w:date="2018-10-12T00:34:00Z"/>
                <w:rFonts w:cs="Arial"/>
                <w:lang w:val="en-US"/>
              </w:rPr>
            </w:pPr>
            <w:ins w:id="415" w:author="Li, Qiming" w:date="2018-10-12T00:34:00Z">
              <w:r w:rsidRPr="003F514D">
                <w:rPr>
                  <w:rFonts w:cs="Arial"/>
                  <w:lang w:val="en-US"/>
                </w:rPr>
                <w:t>Io</w:t>
              </w:r>
              <w:r w:rsidRPr="003F514D">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6E263F5B" w14:textId="77777777" w:rsidR="00865C12" w:rsidRPr="003F514D" w:rsidRDefault="00865C12" w:rsidP="00865C12">
            <w:pPr>
              <w:pStyle w:val="TAL"/>
              <w:rPr>
                <w:ins w:id="416" w:author="Li, Qiming" w:date="2018-10-12T00:34:00Z"/>
                <w:rFonts w:cs="Arial"/>
                <w:lang w:val="en-US"/>
              </w:rPr>
            </w:pPr>
            <w:ins w:id="417" w:author="Li, Qiming" w:date="2018-10-12T00:34:00Z">
              <w:r w:rsidRPr="003F514D">
                <w:rPr>
                  <w:rFonts w:cs="Arial"/>
                </w:rPr>
                <w:t>Config</w:t>
              </w:r>
              <w:r>
                <w:rPr>
                  <w:szCs w:val="18"/>
                </w:rPr>
                <w:t xml:space="preserve"> </w:t>
              </w:r>
              <w:r w:rsidRPr="003F514D">
                <w:rPr>
                  <w:rFonts w:cs="Arial"/>
                  <w:lang w:val="en-US"/>
                </w:rPr>
                <w:t>1,2,4,5</w:t>
              </w:r>
            </w:ins>
          </w:p>
        </w:tc>
        <w:tc>
          <w:tcPr>
            <w:tcW w:w="1134" w:type="dxa"/>
            <w:tcBorders>
              <w:top w:val="single" w:sz="4" w:space="0" w:color="auto"/>
              <w:left w:val="single" w:sz="4" w:space="0" w:color="auto"/>
              <w:right w:val="single" w:sz="4" w:space="0" w:color="auto"/>
            </w:tcBorders>
            <w:vAlign w:val="center"/>
            <w:hideMark/>
          </w:tcPr>
          <w:p w14:paraId="4C5972EE" w14:textId="77777777" w:rsidR="00865C12" w:rsidRPr="003F514D" w:rsidRDefault="00865C12" w:rsidP="00865C12">
            <w:pPr>
              <w:pStyle w:val="TAC"/>
              <w:rPr>
                <w:ins w:id="418" w:author="Li, Qiming" w:date="2018-10-12T00:34:00Z"/>
                <w:rFonts w:cs="Arial"/>
                <w:lang w:val="en-US"/>
              </w:rPr>
            </w:pPr>
            <w:ins w:id="419" w:author="Li, Qiming" w:date="2018-10-12T00:34:00Z">
              <w:r w:rsidRPr="003F514D">
                <w:rPr>
                  <w:rFonts w:cs="Arial"/>
                  <w:lang w:val="en-US"/>
                </w:rPr>
                <w:t>dBm/</w:t>
              </w:r>
            </w:ins>
          </w:p>
          <w:p w14:paraId="1E9AEB74" w14:textId="77777777" w:rsidR="00865C12" w:rsidRPr="003F514D" w:rsidRDefault="00865C12" w:rsidP="00865C12">
            <w:pPr>
              <w:pStyle w:val="TAC"/>
              <w:rPr>
                <w:ins w:id="420" w:author="Li, Qiming" w:date="2018-10-12T00:34:00Z"/>
                <w:rFonts w:cs="Arial"/>
                <w:lang w:val="en-US"/>
              </w:rPr>
            </w:pPr>
            <w:ins w:id="421" w:author="Li, Qiming" w:date="2018-10-12T00:34:00Z">
              <w:r w:rsidRPr="003F514D">
                <w:rPr>
                  <w:rFonts w:cs="Arial"/>
                  <w:lang w:val="en-US"/>
                </w:rPr>
                <w:t>9.36MHz</w:t>
              </w:r>
            </w:ins>
          </w:p>
        </w:tc>
        <w:tc>
          <w:tcPr>
            <w:tcW w:w="4655" w:type="dxa"/>
            <w:gridSpan w:val="2"/>
            <w:tcBorders>
              <w:top w:val="single" w:sz="4" w:space="0" w:color="auto"/>
              <w:left w:val="single" w:sz="4" w:space="0" w:color="auto"/>
              <w:right w:val="single" w:sz="4" w:space="0" w:color="auto"/>
            </w:tcBorders>
            <w:vAlign w:val="center"/>
            <w:hideMark/>
          </w:tcPr>
          <w:p w14:paraId="3847968F" w14:textId="2C439C76" w:rsidR="00865C12" w:rsidRPr="003F514D" w:rsidRDefault="00865C12" w:rsidP="00865C12">
            <w:pPr>
              <w:pStyle w:val="TAC"/>
              <w:rPr>
                <w:ins w:id="422" w:author="Li, Qiming" w:date="2018-10-12T00:34:00Z"/>
                <w:rFonts w:cs="Arial"/>
                <w:lang w:val="en-US"/>
              </w:rPr>
            </w:pPr>
            <w:ins w:id="423" w:author="Li, Qiming" w:date="2018-10-12T10:11:00Z">
              <w:r>
                <w:rPr>
                  <w:rFonts w:cs="Arial"/>
                  <w:lang w:val="en-US"/>
                </w:rPr>
                <w:t>-67.57</w:t>
              </w:r>
            </w:ins>
          </w:p>
        </w:tc>
      </w:tr>
      <w:tr w:rsidR="00865C12" w14:paraId="13C06CD6" w14:textId="77777777" w:rsidTr="004D327C">
        <w:trPr>
          <w:trHeight w:val="42"/>
          <w:jc w:val="center"/>
          <w:ins w:id="424" w:author="Li, Qiming" w:date="2018-10-12T00:34:00Z"/>
        </w:trPr>
        <w:tc>
          <w:tcPr>
            <w:tcW w:w="970" w:type="dxa"/>
            <w:vMerge/>
            <w:tcBorders>
              <w:left w:val="single" w:sz="4" w:space="0" w:color="auto"/>
              <w:right w:val="single" w:sz="4" w:space="0" w:color="auto"/>
            </w:tcBorders>
            <w:vAlign w:val="center"/>
            <w:hideMark/>
          </w:tcPr>
          <w:p w14:paraId="01832367" w14:textId="77777777" w:rsidR="00865C12" w:rsidRPr="003F514D" w:rsidRDefault="00865C12" w:rsidP="00865C12">
            <w:pPr>
              <w:pStyle w:val="TAL"/>
              <w:rPr>
                <w:ins w:id="425" w:author="Li, Qiming" w:date="2018-10-12T00:34:00Z"/>
                <w:rFonts w:cs="Arial"/>
                <w:lang w:val="en-US"/>
              </w:rPr>
            </w:pPr>
          </w:p>
        </w:tc>
        <w:tc>
          <w:tcPr>
            <w:tcW w:w="2835" w:type="dxa"/>
            <w:gridSpan w:val="2"/>
            <w:tcBorders>
              <w:left w:val="single" w:sz="4" w:space="0" w:color="auto"/>
              <w:right w:val="single" w:sz="4" w:space="0" w:color="auto"/>
            </w:tcBorders>
            <w:vAlign w:val="center"/>
          </w:tcPr>
          <w:p w14:paraId="1EF1DE8B" w14:textId="77777777" w:rsidR="00865C12" w:rsidRPr="003F514D" w:rsidRDefault="00865C12" w:rsidP="00865C12">
            <w:pPr>
              <w:pStyle w:val="TAL"/>
              <w:rPr>
                <w:ins w:id="426" w:author="Li, Qiming" w:date="2018-10-12T00:34:00Z"/>
                <w:rFonts w:cs="Arial"/>
                <w:lang w:val="en-US"/>
              </w:rPr>
            </w:pPr>
            <w:ins w:id="427" w:author="Li, Qiming" w:date="2018-10-12T00:34:00Z">
              <w:r w:rsidRPr="003F514D">
                <w:rPr>
                  <w:rFonts w:cs="Arial"/>
                </w:rPr>
                <w:t>Config</w:t>
              </w:r>
              <w:r>
                <w:rPr>
                  <w:szCs w:val="18"/>
                </w:rPr>
                <w:t xml:space="preserve"> </w:t>
              </w:r>
              <w:r>
                <w:rPr>
                  <w:rFonts w:eastAsia="Calibri" w:cs="Arial"/>
                  <w:szCs w:val="22"/>
                  <w:lang w:val="en-US"/>
                </w:rPr>
                <w:t>3,6</w:t>
              </w:r>
            </w:ins>
          </w:p>
        </w:tc>
        <w:tc>
          <w:tcPr>
            <w:tcW w:w="1134" w:type="dxa"/>
            <w:tcBorders>
              <w:left w:val="single" w:sz="4" w:space="0" w:color="auto"/>
              <w:right w:val="single" w:sz="4" w:space="0" w:color="auto"/>
            </w:tcBorders>
            <w:vAlign w:val="center"/>
            <w:hideMark/>
          </w:tcPr>
          <w:p w14:paraId="3FF32FD9" w14:textId="77777777" w:rsidR="00865C12" w:rsidRPr="003F514D" w:rsidRDefault="00865C12" w:rsidP="00865C12">
            <w:pPr>
              <w:pStyle w:val="TAC"/>
              <w:rPr>
                <w:ins w:id="428" w:author="Li, Qiming" w:date="2018-10-12T00:34:00Z"/>
                <w:rFonts w:cs="Arial"/>
                <w:lang w:val="en-US"/>
              </w:rPr>
            </w:pPr>
            <w:ins w:id="429" w:author="Li, Qiming" w:date="2018-10-12T00:34:00Z">
              <w:r w:rsidRPr="003F514D">
                <w:rPr>
                  <w:rFonts w:cs="Arial"/>
                  <w:lang w:val="en-US"/>
                </w:rPr>
                <w:t>dBm/</w:t>
              </w:r>
            </w:ins>
          </w:p>
          <w:p w14:paraId="6F7F6365" w14:textId="77777777" w:rsidR="00865C12" w:rsidRPr="004D327C" w:rsidRDefault="00865C12" w:rsidP="00865C12">
            <w:pPr>
              <w:pStyle w:val="TAC"/>
              <w:rPr>
                <w:ins w:id="430" w:author="Li, Qiming" w:date="2018-10-12T00:34:00Z"/>
                <w:rFonts w:eastAsia="Times New Roman" w:cs="Arial"/>
                <w:lang w:val="en-US"/>
              </w:rPr>
            </w:pPr>
            <w:ins w:id="431" w:author="Li, Qiming" w:date="2018-10-12T00:34:00Z">
              <w:r w:rsidRPr="003F514D">
                <w:rPr>
                  <w:rFonts w:cs="Arial"/>
                  <w:lang w:val="en-US"/>
                </w:rPr>
                <w:t>38.16MHz</w:t>
              </w:r>
            </w:ins>
          </w:p>
        </w:tc>
        <w:tc>
          <w:tcPr>
            <w:tcW w:w="4655" w:type="dxa"/>
            <w:gridSpan w:val="2"/>
            <w:tcBorders>
              <w:left w:val="single" w:sz="4" w:space="0" w:color="auto"/>
              <w:right w:val="single" w:sz="4" w:space="0" w:color="auto"/>
            </w:tcBorders>
            <w:vAlign w:val="center"/>
            <w:hideMark/>
          </w:tcPr>
          <w:p w14:paraId="05150DD6" w14:textId="08B46357" w:rsidR="00865C12" w:rsidRPr="003F514D" w:rsidRDefault="00865C12" w:rsidP="00865C12">
            <w:pPr>
              <w:pStyle w:val="TAC"/>
              <w:rPr>
                <w:ins w:id="432" w:author="Li, Qiming" w:date="2018-10-12T00:34:00Z"/>
                <w:rFonts w:cs="Arial"/>
                <w:lang w:val="en-US"/>
              </w:rPr>
            </w:pPr>
            <w:ins w:id="433" w:author="Li, Qiming" w:date="2018-10-12T10:11:00Z">
              <w:r>
                <w:rPr>
                  <w:rFonts w:cs="Arial"/>
                  <w:lang w:val="en-US"/>
                </w:rPr>
                <w:t>-62.58</w:t>
              </w:r>
            </w:ins>
          </w:p>
        </w:tc>
      </w:tr>
      <w:tr w:rsidR="007C2C5F" w14:paraId="5480B4CF" w14:textId="77777777" w:rsidTr="004D327C">
        <w:trPr>
          <w:trHeight w:val="42"/>
          <w:jc w:val="center"/>
          <w:ins w:id="434"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81C1A05" w14:textId="77777777" w:rsidR="007C2C5F" w:rsidRPr="003F514D" w:rsidRDefault="007C2C5F" w:rsidP="004D327C">
            <w:pPr>
              <w:pStyle w:val="TAL"/>
              <w:rPr>
                <w:ins w:id="435" w:author="Li, Qiming" w:date="2018-10-12T00:34:00Z"/>
                <w:rFonts w:cs="Arial"/>
                <w:lang w:val="en-US"/>
              </w:rPr>
            </w:pPr>
            <w:ins w:id="436" w:author="Li, Qiming" w:date="2018-10-12T00:34:00Z">
              <w:r w:rsidRPr="003F514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1F0835" w14:textId="77777777" w:rsidR="007C2C5F" w:rsidRPr="003F514D" w:rsidRDefault="007C2C5F" w:rsidP="004D327C">
            <w:pPr>
              <w:pStyle w:val="TAC"/>
              <w:rPr>
                <w:ins w:id="437" w:author="Li, Qiming" w:date="2018-10-12T00:34:00Z"/>
                <w:rFonts w:cs="Arial"/>
                <w:lang w:val="en-US"/>
              </w:rPr>
            </w:pPr>
            <w:ins w:id="438" w:author="Li, Qiming" w:date="2018-10-12T00:34:00Z">
              <w:r w:rsidRPr="003F514D">
                <w:rPr>
                  <w:rFonts w:cs="Arial"/>
                  <w:lang w:val="en-US"/>
                </w:rPr>
                <w: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68AC3A7" w14:textId="77777777" w:rsidR="007C2C5F" w:rsidRPr="003F514D" w:rsidRDefault="007C2C5F" w:rsidP="004D327C">
            <w:pPr>
              <w:pStyle w:val="TAC"/>
              <w:rPr>
                <w:ins w:id="439" w:author="Li, Qiming" w:date="2018-10-12T00:34:00Z"/>
                <w:rFonts w:cs="Arial"/>
                <w:lang w:val="en-US"/>
              </w:rPr>
            </w:pPr>
            <w:ins w:id="440" w:author="Li, Qiming" w:date="2018-10-12T00:34:00Z">
              <w:r w:rsidRPr="003F514D">
                <w:rPr>
                  <w:rFonts w:cs="Arial"/>
                  <w:lang w:val="en-US"/>
                </w:rPr>
                <w:t>AWGN</w:t>
              </w:r>
            </w:ins>
          </w:p>
        </w:tc>
      </w:tr>
      <w:tr w:rsidR="007C2C5F" w14:paraId="2876B7E2" w14:textId="77777777" w:rsidTr="004D327C">
        <w:trPr>
          <w:jc w:val="center"/>
          <w:ins w:id="441" w:author="Li, Qiming" w:date="2018-10-12T00:34: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8A54C8D" w14:textId="77777777" w:rsidR="007C2C5F" w:rsidRPr="003F514D" w:rsidRDefault="007C2C5F" w:rsidP="004D327C">
            <w:pPr>
              <w:pStyle w:val="TAN"/>
              <w:rPr>
                <w:ins w:id="442" w:author="Li, Qiming" w:date="2018-10-12T00:34:00Z"/>
                <w:rFonts w:cs="Arial"/>
                <w:lang w:val="en-US"/>
              </w:rPr>
            </w:pPr>
            <w:ins w:id="443" w:author="Li, Qiming" w:date="2018-10-12T00:34: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tc>
      </w:tr>
    </w:tbl>
    <w:p w14:paraId="6D7919D6" w14:textId="77777777" w:rsidR="007C2C5F" w:rsidRDefault="007C2C5F" w:rsidP="007C2C5F">
      <w:pPr>
        <w:rPr>
          <w:ins w:id="444" w:author="Li, Qiming" w:date="2018-10-12T00:34:00Z"/>
        </w:rPr>
      </w:pPr>
    </w:p>
    <w:p w14:paraId="59E1248C" w14:textId="77777777" w:rsidR="007C2C5F" w:rsidRDefault="007C2C5F" w:rsidP="007C2C5F">
      <w:pPr>
        <w:pStyle w:val="TH"/>
        <w:rPr>
          <w:ins w:id="445" w:author="Li, Qiming" w:date="2018-10-12T00:34:00Z"/>
          <w:rFonts w:ascii="Calibri" w:eastAsia="Calibri" w:hAnsi="Calibri"/>
          <w:sz w:val="22"/>
          <w:szCs w:val="22"/>
        </w:rPr>
      </w:pPr>
      <w:ins w:id="446" w:author="Li, Qiming" w:date="2018-10-12T00:34:00Z">
        <w:r>
          <w:lastRenderedPageBreak/>
          <w:t>Table A.4.4.3.2</w:t>
        </w:r>
        <w:r w:rsidRPr="00B952AC">
          <w:t>-</w:t>
        </w:r>
        <w:r>
          <w:t xml:space="preserve">4: </w:t>
        </w:r>
        <w:r w:rsidRPr="00B952AC">
          <w:t>Sounding Reference Symbol Configuration</w:t>
        </w:r>
        <w:r>
          <w:t xml:space="preserve">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7C2C5F" w:rsidRPr="00B952AC" w14:paraId="4E41DCAA" w14:textId="77777777" w:rsidTr="004D327C">
        <w:trPr>
          <w:trHeight w:val="579"/>
          <w:jc w:val="center"/>
          <w:ins w:id="447" w:author="Li, Qiming" w:date="2018-10-12T00:34:00Z"/>
        </w:trPr>
        <w:tc>
          <w:tcPr>
            <w:tcW w:w="3402" w:type="dxa"/>
            <w:gridSpan w:val="2"/>
            <w:vAlign w:val="center"/>
          </w:tcPr>
          <w:p w14:paraId="2D43E7CD" w14:textId="77777777" w:rsidR="007C2C5F" w:rsidRPr="00B952AC" w:rsidRDefault="007C2C5F" w:rsidP="004D327C">
            <w:pPr>
              <w:pStyle w:val="TAH"/>
              <w:rPr>
                <w:ins w:id="448" w:author="Li, Qiming" w:date="2018-10-12T00:34:00Z"/>
                <w:rFonts w:cs="Arial"/>
              </w:rPr>
            </w:pPr>
            <w:ins w:id="449" w:author="Li, Qiming" w:date="2018-10-12T00:34:00Z">
              <w:r w:rsidRPr="00B952AC">
                <w:rPr>
                  <w:rFonts w:cs="Arial"/>
                </w:rPr>
                <w:t>Field</w:t>
              </w:r>
            </w:ins>
          </w:p>
        </w:tc>
        <w:tc>
          <w:tcPr>
            <w:tcW w:w="1453" w:type="dxa"/>
            <w:vAlign w:val="center"/>
          </w:tcPr>
          <w:p w14:paraId="21206E41" w14:textId="77777777" w:rsidR="007C2C5F" w:rsidRPr="00B952AC" w:rsidRDefault="007C2C5F" w:rsidP="004D327C">
            <w:pPr>
              <w:pStyle w:val="TAH"/>
              <w:rPr>
                <w:ins w:id="450" w:author="Li, Qiming" w:date="2018-10-12T00:34:00Z"/>
                <w:rFonts w:cs="Arial"/>
              </w:rPr>
            </w:pPr>
            <w:ins w:id="451" w:author="Li, Qiming" w:date="2018-10-12T00:34:00Z">
              <w:r w:rsidRPr="00B952AC">
                <w:rPr>
                  <w:rFonts w:cs="Arial"/>
                </w:rPr>
                <w:t>Value</w:t>
              </w:r>
            </w:ins>
          </w:p>
        </w:tc>
        <w:tc>
          <w:tcPr>
            <w:tcW w:w="3650" w:type="dxa"/>
            <w:vAlign w:val="center"/>
          </w:tcPr>
          <w:p w14:paraId="743271BA" w14:textId="77777777" w:rsidR="007C2C5F" w:rsidRPr="00B952AC" w:rsidRDefault="007C2C5F" w:rsidP="004D327C">
            <w:pPr>
              <w:pStyle w:val="TAH"/>
              <w:rPr>
                <w:ins w:id="452" w:author="Li, Qiming" w:date="2018-10-12T00:34:00Z"/>
                <w:rFonts w:cs="Arial"/>
              </w:rPr>
            </w:pPr>
            <w:ins w:id="453" w:author="Li, Qiming" w:date="2018-10-12T00:34:00Z">
              <w:r w:rsidRPr="00B952AC">
                <w:rPr>
                  <w:rFonts w:cs="Arial"/>
                </w:rPr>
                <w:t>Comment</w:t>
              </w:r>
            </w:ins>
          </w:p>
        </w:tc>
      </w:tr>
      <w:tr w:rsidR="007C2C5F" w:rsidRPr="00AD2E10" w14:paraId="20F75F6D" w14:textId="77777777" w:rsidTr="004D327C">
        <w:trPr>
          <w:trHeight w:val="56"/>
          <w:jc w:val="center"/>
          <w:ins w:id="454" w:author="Li, Qiming" w:date="2018-10-12T00:34:00Z"/>
        </w:trPr>
        <w:tc>
          <w:tcPr>
            <w:tcW w:w="1701" w:type="dxa"/>
            <w:vMerge w:val="restart"/>
            <w:vAlign w:val="center"/>
          </w:tcPr>
          <w:p w14:paraId="4FBB3568" w14:textId="77777777" w:rsidR="007C2C5F" w:rsidRPr="00AD2E10" w:rsidRDefault="007C2C5F" w:rsidP="004D327C">
            <w:pPr>
              <w:pStyle w:val="TAC"/>
              <w:rPr>
                <w:ins w:id="455" w:author="Li, Qiming" w:date="2018-10-12T00:34:00Z"/>
                <w:rFonts w:cs="Arial"/>
              </w:rPr>
            </w:pPr>
            <w:ins w:id="456" w:author="Li, Qiming" w:date="2018-10-12T00:34:00Z">
              <w:r w:rsidRPr="00AD2E10">
                <w:t>c-SRS</w:t>
              </w:r>
            </w:ins>
          </w:p>
        </w:tc>
        <w:tc>
          <w:tcPr>
            <w:tcW w:w="1701" w:type="dxa"/>
            <w:vAlign w:val="center"/>
          </w:tcPr>
          <w:p w14:paraId="5BFCB3D7" w14:textId="77777777" w:rsidR="007C2C5F" w:rsidRPr="00AD2E10" w:rsidRDefault="007C2C5F" w:rsidP="004D327C">
            <w:pPr>
              <w:pStyle w:val="TAC"/>
              <w:rPr>
                <w:ins w:id="457" w:author="Li, Qiming" w:date="2018-10-12T00:34:00Z"/>
                <w:rFonts w:cs="Arial"/>
              </w:rPr>
            </w:pPr>
            <w:ins w:id="458" w:author="Li, Qiming" w:date="2018-10-12T00:34:00Z">
              <w:r w:rsidRPr="003F514D">
                <w:rPr>
                  <w:rFonts w:cs="Arial"/>
                </w:rPr>
                <w:t>Config</w:t>
              </w:r>
              <w:r>
                <w:rPr>
                  <w:szCs w:val="18"/>
                </w:rPr>
                <w:t xml:space="preserve"> 1,2,4,5</w:t>
              </w:r>
            </w:ins>
          </w:p>
        </w:tc>
        <w:tc>
          <w:tcPr>
            <w:tcW w:w="1453" w:type="dxa"/>
            <w:shd w:val="clear" w:color="auto" w:fill="auto"/>
            <w:vAlign w:val="center"/>
          </w:tcPr>
          <w:p w14:paraId="088C2FE0" w14:textId="77777777" w:rsidR="007C2C5F" w:rsidRPr="00AD2E10" w:rsidRDefault="007C2C5F" w:rsidP="004D327C">
            <w:pPr>
              <w:pStyle w:val="TAC"/>
              <w:rPr>
                <w:ins w:id="459" w:author="Li, Qiming" w:date="2018-10-12T00:34:00Z"/>
                <w:rFonts w:cs="Arial"/>
              </w:rPr>
            </w:pPr>
            <w:ins w:id="460" w:author="Li, Qiming" w:date="2018-10-12T00:34:00Z">
              <w:r w:rsidRPr="00AD2E10">
                <w:rPr>
                  <w:rFonts w:cs="Arial"/>
                </w:rPr>
                <w:t>12</w:t>
              </w:r>
            </w:ins>
          </w:p>
        </w:tc>
        <w:tc>
          <w:tcPr>
            <w:tcW w:w="3650" w:type="dxa"/>
            <w:vMerge w:val="restart"/>
            <w:vAlign w:val="center"/>
          </w:tcPr>
          <w:p w14:paraId="05156604" w14:textId="77777777" w:rsidR="007C2C5F" w:rsidRPr="00AD2E10" w:rsidRDefault="007C2C5F" w:rsidP="004D327C">
            <w:pPr>
              <w:pStyle w:val="TAL"/>
              <w:rPr>
                <w:ins w:id="461" w:author="Li, Qiming" w:date="2018-10-12T00:34:00Z"/>
                <w:rFonts w:cs="Arial"/>
              </w:rPr>
            </w:pPr>
            <w:ins w:id="462" w:author="Li, Qiming" w:date="2018-10-12T00:34:00Z">
              <w:r>
                <w:rPr>
                  <w:lang w:eastAsia="ja-JP"/>
                </w:rPr>
                <w:t>F</w:t>
              </w:r>
              <w:r w:rsidRPr="00AD2E10">
                <w:rPr>
                  <w:lang w:eastAsia="ja-JP"/>
                </w:rPr>
                <w:t>requency hopping is disabled</w:t>
              </w:r>
            </w:ins>
          </w:p>
        </w:tc>
      </w:tr>
      <w:tr w:rsidR="007C2C5F" w:rsidRPr="00AD2E10" w14:paraId="3CDD99BA" w14:textId="77777777" w:rsidTr="004D327C">
        <w:trPr>
          <w:trHeight w:val="55"/>
          <w:jc w:val="center"/>
          <w:ins w:id="463" w:author="Li, Qiming" w:date="2018-10-12T00:34:00Z"/>
        </w:trPr>
        <w:tc>
          <w:tcPr>
            <w:tcW w:w="1701" w:type="dxa"/>
            <w:vMerge/>
            <w:vAlign w:val="center"/>
          </w:tcPr>
          <w:p w14:paraId="4D14A65F" w14:textId="77777777" w:rsidR="007C2C5F" w:rsidRPr="00AD2E10" w:rsidRDefault="007C2C5F" w:rsidP="004D327C">
            <w:pPr>
              <w:pStyle w:val="TAC"/>
              <w:rPr>
                <w:ins w:id="464" w:author="Li, Qiming" w:date="2018-10-12T00:34:00Z"/>
              </w:rPr>
            </w:pPr>
          </w:p>
        </w:tc>
        <w:tc>
          <w:tcPr>
            <w:tcW w:w="1701" w:type="dxa"/>
            <w:vAlign w:val="center"/>
          </w:tcPr>
          <w:p w14:paraId="2C3F792F" w14:textId="77777777" w:rsidR="007C2C5F" w:rsidRPr="00AD2E10" w:rsidRDefault="007C2C5F" w:rsidP="004D327C">
            <w:pPr>
              <w:pStyle w:val="TAC"/>
              <w:rPr>
                <w:ins w:id="465" w:author="Li, Qiming" w:date="2018-10-12T00:34:00Z"/>
                <w:rFonts w:cs="Arial"/>
              </w:rPr>
            </w:pPr>
            <w:ins w:id="466" w:author="Li, Qiming" w:date="2018-10-12T00:34:00Z">
              <w:r w:rsidRPr="003F514D">
                <w:rPr>
                  <w:rFonts w:cs="Arial"/>
                </w:rPr>
                <w:t>Config</w:t>
              </w:r>
              <w:r>
                <w:rPr>
                  <w:szCs w:val="18"/>
                </w:rPr>
                <w:t xml:space="preserve"> 3,6</w:t>
              </w:r>
            </w:ins>
          </w:p>
        </w:tc>
        <w:tc>
          <w:tcPr>
            <w:tcW w:w="1453" w:type="dxa"/>
            <w:shd w:val="clear" w:color="auto" w:fill="auto"/>
            <w:vAlign w:val="center"/>
          </w:tcPr>
          <w:p w14:paraId="1A18BE6B" w14:textId="77777777" w:rsidR="007C2C5F" w:rsidRPr="00AD2E10" w:rsidRDefault="007C2C5F" w:rsidP="004D327C">
            <w:pPr>
              <w:pStyle w:val="TAC"/>
              <w:rPr>
                <w:ins w:id="467" w:author="Li, Qiming" w:date="2018-10-12T00:34:00Z"/>
                <w:rFonts w:cs="Arial"/>
              </w:rPr>
            </w:pPr>
            <w:ins w:id="468" w:author="Li, Qiming" w:date="2018-10-12T00:34:00Z">
              <w:r>
                <w:rPr>
                  <w:rFonts w:cs="Arial"/>
                </w:rPr>
                <w:t>24</w:t>
              </w:r>
            </w:ins>
          </w:p>
        </w:tc>
        <w:tc>
          <w:tcPr>
            <w:tcW w:w="3650" w:type="dxa"/>
            <w:vMerge/>
            <w:vAlign w:val="center"/>
          </w:tcPr>
          <w:p w14:paraId="424DC724" w14:textId="77777777" w:rsidR="007C2C5F" w:rsidRPr="00AD2E10" w:rsidRDefault="007C2C5F" w:rsidP="004D327C">
            <w:pPr>
              <w:pStyle w:val="TAL"/>
              <w:rPr>
                <w:ins w:id="469" w:author="Li, Qiming" w:date="2018-10-12T00:34:00Z"/>
                <w:rFonts w:cs="Arial"/>
              </w:rPr>
            </w:pPr>
          </w:p>
        </w:tc>
      </w:tr>
      <w:tr w:rsidR="007C2C5F" w:rsidRPr="00AD2E10" w14:paraId="2520F76A" w14:textId="77777777" w:rsidTr="004D327C">
        <w:trPr>
          <w:jc w:val="center"/>
          <w:ins w:id="470" w:author="Li, Qiming" w:date="2018-10-12T00:34:00Z"/>
        </w:trPr>
        <w:tc>
          <w:tcPr>
            <w:tcW w:w="3402" w:type="dxa"/>
            <w:gridSpan w:val="2"/>
            <w:vAlign w:val="center"/>
          </w:tcPr>
          <w:p w14:paraId="1C5F52C2" w14:textId="77777777" w:rsidR="007C2C5F" w:rsidRPr="00AD2E10" w:rsidRDefault="007C2C5F" w:rsidP="004D327C">
            <w:pPr>
              <w:pStyle w:val="TAC"/>
              <w:rPr>
                <w:ins w:id="471" w:author="Li, Qiming" w:date="2018-10-12T00:34:00Z"/>
              </w:rPr>
            </w:pPr>
            <w:ins w:id="472" w:author="Li, Qiming" w:date="2018-10-12T00:34:00Z">
              <w:r w:rsidRPr="00AD2E10">
                <w:t>b-SRS</w:t>
              </w:r>
            </w:ins>
          </w:p>
        </w:tc>
        <w:tc>
          <w:tcPr>
            <w:tcW w:w="1453" w:type="dxa"/>
            <w:shd w:val="clear" w:color="auto" w:fill="auto"/>
            <w:vAlign w:val="center"/>
          </w:tcPr>
          <w:p w14:paraId="0FF69C52" w14:textId="77777777" w:rsidR="007C2C5F" w:rsidRPr="00AD2E10" w:rsidRDefault="007C2C5F" w:rsidP="004D327C">
            <w:pPr>
              <w:pStyle w:val="TAC"/>
              <w:rPr>
                <w:ins w:id="473" w:author="Li, Qiming" w:date="2018-10-12T00:34:00Z"/>
                <w:rFonts w:cs="Arial"/>
              </w:rPr>
            </w:pPr>
            <w:ins w:id="474" w:author="Li, Qiming" w:date="2018-10-12T00:34:00Z">
              <w:r w:rsidRPr="00AD2E10">
                <w:rPr>
                  <w:rFonts w:cs="Arial"/>
                </w:rPr>
                <w:t>0</w:t>
              </w:r>
            </w:ins>
          </w:p>
        </w:tc>
        <w:tc>
          <w:tcPr>
            <w:tcW w:w="3650" w:type="dxa"/>
            <w:vMerge/>
          </w:tcPr>
          <w:p w14:paraId="02D79FFA" w14:textId="77777777" w:rsidR="007C2C5F" w:rsidRPr="00AD2E10" w:rsidRDefault="007C2C5F" w:rsidP="004D327C">
            <w:pPr>
              <w:pStyle w:val="TAL"/>
              <w:rPr>
                <w:ins w:id="475" w:author="Li, Qiming" w:date="2018-10-12T00:34:00Z"/>
                <w:rFonts w:cs="Arial"/>
              </w:rPr>
            </w:pPr>
          </w:p>
        </w:tc>
      </w:tr>
      <w:tr w:rsidR="007C2C5F" w:rsidRPr="00AD2E10" w14:paraId="5C750CF0" w14:textId="77777777" w:rsidTr="004D327C">
        <w:trPr>
          <w:jc w:val="center"/>
          <w:ins w:id="476" w:author="Li, Qiming" w:date="2018-10-12T00:34:00Z"/>
        </w:trPr>
        <w:tc>
          <w:tcPr>
            <w:tcW w:w="3402" w:type="dxa"/>
            <w:gridSpan w:val="2"/>
            <w:vAlign w:val="center"/>
          </w:tcPr>
          <w:p w14:paraId="7CC05CD2" w14:textId="77777777" w:rsidR="007C2C5F" w:rsidRPr="00AD2E10" w:rsidRDefault="007C2C5F" w:rsidP="004D327C">
            <w:pPr>
              <w:pStyle w:val="TAC"/>
              <w:rPr>
                <w:ins w:id="477" w:author="Li, Qiming" w:date="2018-10-12T00:34:00Z"/>
              </w:rPr>
            </w:pPr>
            <w:ins w:id="478" w:author="Li, Qiming" w:date="2018-10-12T00:34:00Z">
              <w:r w:rsidRPr="00AD2E10">
                <w:t>b-hop</w:t>
              </w:r>
            </w:ins>
          </w:p>
        </w:tc>
        <w:tc>
          <w:tcPr>
            <w:tcW w:w="1453" w:type="dxa"/>
            <w:shd w:val="clear" w:color="auto" w:fill="auto"/>
            <w:vAlign w:val="center"/>
          </w:tcPr>
          <w:p w14:paraId="7AB5E7C9" w14:textId="77777777" w:rsidR="007C2C5F" w:rsidRPr="00AD2E10" w:rsidRDefault="007C2C5F" w:rsidP="004D327C">
            <w:pPr>
              <w:pStyle w:val="TAC"/>
              <w:rPr>
                <w:ins w:id="479" w:author="Li, Qiming" w:date="2018-10-12T00:34:00Z"/>
                <w:rFonts w:cs="Arial"/>
              </w:rPr>
            </w:pPr>
            <w:ins w:id="480" w:author="Li, Qiming" w:date="2018-10-12T00:34:00Z">
              <w:r w:rsidRPr="00AD2E10">
                <w:rPr>
                  <w:rFonts w:cs="Arial"/>
                </w:rPr>
                <w:t>0</w:t>
              </w:r>
            </w:ins>
          </w:p>
        </w:tc>
        <w:tc>
          <w:tcPr>
            <w:tcW w:w="3650" w:type="dxa"/>
            <w:vMerge/>
          </w:tcPr>
          <w:p w14:paraId="2F8A01D5" w14:textId="77777777" w:rsidR="007C2C5F" w:rsidRPr="00AD2E10" w:rsidRDefault="007C2C5F" w:rsidP="004D327C">
            <w:pPr>
              <w:pStyle w:val="TAL"/>
              <w:rPr>
                <w:ins w:id="481" w:author="Li, Qiming" w:date="2018-10-12T00:34:00Z"/>
                <w:rFonts w:cs="Arial"/>
              </w:rPr>
            </w:pPr>
          </w:p>
        </w:tc>
      </w:tr>
      <w:tr w:rsidR="007C2C5F" w:rsidRPr="00AD2E10" w14:paraId="054AD9A0" w14:textId="77777777" w:rsidTr="004D327C">
        <w:trPr>
          <w:jc w:val="center"/>
          <w:ins w:id="482" w:author="Li, Qiming" w:date="2018-10-12T00:34:00Z"/>
        </w:trPr>
        <w:tc>
          <w:tcPr>
            <w:tcW w:w="3402" w:type="dxa"/>
            <w:gridSpan w:val="2"/>
            <w:vAlign w:val="center"/>
          </w:tcPr>
          <w:p w14:paraId="117E34BF" w14:textId="77777777" w:rsidR="007C2C5F" w:rsidRPr="00AD2E10" w:rsidRDefault="007C2C5F" w:rsidP="004D327C">
            <w:pPr>
              <w:pStyle w:val="TAC"/>
              <w:rPr>
                <w:ins w:id="483" w:author="Li, Qiming" w:date="2018-10-12T00:34:00Z"/>
              </w:rPr>
            </w:pPr>
            <w:ins w:id="484" w:author="Li, Qiming" w:date="2018-10-12T00:34:00Z">
              <w:r w:rsidRPr="00AD2E10">
                <w:t>freqDomainPosition</w:t>
              </w:r>
            </w:ins>
          </w:p>
        </w:tc>
        <w:tc>
          <w:tcPr>
            <w:tcW w:w="1453" w:type="dxa"/>
            <w:shd w:val="clear" w:color="auto" w:fill="auto"/>
            <w:vAlign w:val="center"/>
          </w:tcPr>
          <w:p w14:paraId="31BA49E5" w14:textId="77777777" w:rsidR="007C2C5F" w:rsidRPr="00AD2E10" w:rsidRDefault="007C2C5F" w:rsidP="004D327C">
            <w:pPr>
              <w:pStyle w:val="TAC"/>
              <w:rPr>
                <w:ins w:id="485" w:author="Li, Qiming" w:date="2018-10-12T00:34:00Z"/>
                <w:rFonts w:cs="Arial"/>
              </w:rPr>
            </w:pPr>
            <w:ins w:id="486" w:author="Li, Qiming" w:date="2018-10-12T00:34:00Z">
              <w:r w:rsidRPr="00AD2E10">
                <w:rPr>
                  <w:rFonts w:cs="Arial"/>
                </w:rPr>
                <w:t>0</w:t>
              </w:r>
            </w:ins>
          </w:p>
        </w:tc>
        <w:tc>
          <w:tcPr>
            <w:tcW w:w="3650" w:type="dxa"/>
            <w:vMerge w:val="restart"/>
          </w:tcPr>
          <w:p w14:paraId="52B1AD1B" w14:textId="77777777" w:rsidR="007C2C5F" w:rsidRPr="00AD2E10" w:rsidRDefault="007C2C5F" w:rsidP="004D327C">
            <w:pPr>
              <w:pStyle w:val="TAL"/>
              <w:rPr>
                <w:ins w:id="487" w:author="Li, Qiming" w:date="2018-10-12T00:34:00Z"/>
                <w:rFonts w:cs="Arial"/>
              </w:rPr>
            </w:pPr>
            <w:ins w:id="488" w:author="Li, Qiming" w:date="2018-10-12T00:34:00Z">
              <w:r w:rsidRPr="00AD2E10">
                <w:rPr>
                  <w:rFonts w:cs="Arial"/>
                </w:rPr>
                <w:t>Frequency domain position of SRS</w:t>
              </w:r>
            </w:ins>
          </w:p>
        </w:tc>
      </w:tr>
      <w:tr w:rsidR="007C2C5F" w:rsidRPr="00AD2E10" w14:paraId="0EFD9B10" w14:textId="77777777" w:rsidTr="004D327C">
        <w:trPr>
          <w:jc w:val="center"/>
          <w:ins w:id="489" w:author="Li, Qiming" w:date="2018-10-12T00:34:00Z"/>
        </w:trPr>
        <w:tc>
          <w:tcPr>
            <w:tcW w:w="3402" w:type="dxa"/>
            <w:gridSpan w:val="2"/>
            <w:vAlign w:val="center"/>
          </w:tcPr>
          <w:p w14:paraId="238B896C" w14:textId="77777777" w:rsidR="007C2C5F" w:rsidRPr="00AD2E10" w:rsidRDefault="007C2C5F" w:rsidP="004D327C">
            <w:pPr>
              <w:pStyle w:val="TAC"/>
              <w:rPr>
                <w:ins w:id="490" w:author="Li, Qiming" w:date="2018-10-12T00:34:00Z"/>
              </w:rPr>
            </w:pPr>
            <w:ins w:id="491" w:author="Li, Qiming" w:date="2018-10-12T00:34:00Z">
              <w:r w:rsidRPr="00AD2E10">
                <w:t>freqDomainShift</w:t>
              </w:r>
            </w:ins>
          </w:p>
        </w:tc>
        <w:tc>
          <w:tcPr>
            <w:tcW w:w="1453" w:type="dxa"/>
            <w:shd w:val="clear" w:color="auto" w:fill="auto"/>
            <w:vAlign w:val="center"/>
          </w:tcPr>
          <w:p w14:paraId="3B23B3D9" w14:textId="77777777" w:rsidR="007C2C5F" w:rsidRPr="00AD2E10" w:rsidRDefault="007C2C5F" w:rsidP="004D327C">
            <w:pPr>
              <w:pStyle w:val="TAC"/>
              <w:rPr>
                <w:ins w:id="492" w:author="Li, Qiming" w:date="2018-10-12T00:34:00Z"/>
                <w:rFonts w:cs="Arial"/>
              </w:rPr>
            </w:pPr>
            <w:ins w:id="493" w:author="Li, Qiming" w:date="2018-10-12T00:34:00Z">
              <w:r w:rsidRPr="00AD2E10">
                <w:rPr>
                  <w:rFonts w:cs="Arial"/>
                </w:rPr>
                <w:t>0</w:t>
              </w:r>
            </w:ins>
          </w:p>
        </w:tc>
        <w:tc>
          <w:tcPr>
            <w:tcW w:w="3650" w:type="dxa"/>
            <w:vMerge/>
          </w:tcPr>
          <w:p w14:paraId="63B76DD6" w14:textId="77777777" w:rsidR="007C2C5F" w:rsidRPr="00AD2E10" w:rsidRDefault="007C2C5F" w:rsidP="004D327C">
            <w:pPr>
              <w:pStyle w:val="TAL"/>
              <w:rPr>
                <w:ins w:id="494" w:author="Li, Qiming" w:date="2018-10-12T00:34:00Z"/>
                <w:rFonts w:cs="Arial"/>
              </w:rPr>
            </w:pPr>
          </w:p>
        </w:tc>
      </w:tr>
      <w:tr w:rsidR="007C2C5F" w:rsidRPr="00AD2E10" w14:paraId="7741E20A" w14:textId="77777777" w:rsidTr="004D327C">
        <w:trPr>
          <w:jc w:val="center"/>
          <w:ins w:id="495" w:author="Li, Qiming" w:date="2018-10-12T00:34:00Z"/>
        </w:trPr>
        <w:tc>
          <w:tcPr>
            <w:tcW w:w="3402" w:type="dxa"/>
            <w:gridSpan w:val="2"/>
            <w:vAlign w:val="center"/>
          </w:tcPr>
          <w:p w14:paraId="32327301" w14:textId="77777777" w:rsidR="007C2C5F" w:rsidRPr="00AD2E10" w:rsidRDefault="007C2C5F" w:rsidP="004D327C">
            <w:pPr>
              <w:pStyle w:val="TAC"/>
              <w:rPr>
                <w:ins w:id="496" w:author="Li, Qiming" w:date="2018-10-12T00:34:00Z"/>
              </w:rPr>
            </w:pPr>
            <w:ins w:id="497" w:author="Li, Qiming" w:date="2018-10-12T00:34:00Z">
              <w:r w:rsidRPr="00AD2E10">
                <w:t>groupOrSequenceHopping</w:t>
              </w:r>
            </w:ins>
          </w:p>
        </w:tc>
        <w:tc>
          <w:tcPr>
            <w:tcW w:w="1453" w:type="dxa"/>
            <w:shd w:val="clear" w:color="auto" w:fill="auto"/>
            <w:vAlign w:val="center"/>
          </w:tcPr>
          <w:p w14:paraId="5472BE0F" w14:textId="77777777" w:rsidR="007C2C5F" w:rsidRPr="00AD2E10" w:rsidRDefault="007C2C5F" w:rsidP="004D327C">
            <w:pPr>
              <w:pStyle w:val="TAC"/>
              <w:rPr>
                <w:ins w:id="498" w:author="Li, Qiming" w:date="2018-10-12T00:34:00Z"/>
                <w:rFonts w:cs="Arial"/>
              </w:rPr>
            </w:pPr>
            <w:ins w:id="499" w:author="Li, Qiming" w:date="2018-10-12T00:34:00Z">
              <w:r w:rsidRPr="00AD2E10">
                <w:t>neither</w:t>
              </w:r>
            </w:ins>
          </w:p>
        </w:tc>
        <w:tc>
          <w:tcPr>
            <w:tcW w:w="3650" w:type="dxa"/>
          </w:tcPr>
          <w:p w14:paraId="50F23757" w14:textId="77777777" w:rsidR="007C2C5F" w:rsidRPr="00AD2E10" w:rsidRDefault="007C2C5F" w:rsidP="004D327C">
            <w:pPr>
              <w:pStyle w:val="TAL"/>
              <w:rPr>
                <w:ins w:id="500" w:author="Li, Qiming" w:date="2018-10-12T00:34:00Z"/>
                <w:rFonts w:cs="Arial"/>
              </w:rPr>
            </w:pPr>
            <w:ins w:id="501" w:author="Li, Qiming" w:date="2018-10-12T00:34:00Z">
              <w:r w:rsidRPr="00AD2E10">
                <w:rPr>
                  <w:rFonts w:cs="Arial"/>
                </w:rPr>
                <w:t>No group or sequence hopping</w:t>
              </w:r>
            </w:ins>
          </w:p>
        </w:tc>
      </w:tr>
      <w:tr w:rsidR="007C2C5F" w:rsidRPr="00AD2E10" w14:paraId="4F8FFD69" w14:textId="77777777" w:rsidTr="004D327C">
        <w:trPr>
          <w:jc w:val="center"/>
          <w:ins w:id="502" w:author="Li, Qiming" w:date="2018-10-12T00:34:00Z"/>
        </w:trPr>
        <w:tc>
          <w:tcPr>
            <w:tcW w:w="3402" w:type="dxa"/>
            <w:gridSpan w:val="2"/>
            <w:vAlign w:val="center"/>
          </w:tcPr>
          <w:p w14:paraId="358986E1" w14:textId="77777777" w:rsidR="007C2C5F" w:rsidRPr="00AD2E10" w:rsidRDefault="007C2C5F" w:rsidP="004D327C">
            <w:pPr>
              <w:pStyle w:val="TAC"/>
              <w:rPr>
                <w:ins w:id="503" w:author="Li, Qiming" w:date="2018-10-12T00:34:00Z"/>
                <w:rFonts w:cs="Arial"/>
              </w:rPr>
            </w:pPr>
            <w:ins w:id="504" w:author="Li, Qiming" w:date="2018-10-12T00:34:00Z">
              <w:r w:rsidRPr="00AD2E10">
                <w:t>SRS-PeriodicityAndOffset</w:t>
              </w:r>
            </w:ins>
          </w:p>
        </w:tc>
        <w:tc>
          <w:tcPr>
            <w:tcW w:w="1453" w:type="dxa"/>
            <w:shd w:val="clear" w:color="auto" w:fill="auto"/>
            <w:vAlign w:val="center"/>
          </w:tcPr>
          <w:p w14:paraId="78083948" w14:textId="77777777" w:rsidR="007C2C5F" w:rsidRPr="00AD2E10" w:rsidRDefault="007C2C5F" w:rsidP="004D327C">
            <w:pPr>
              <w:pStyle w:val="TAC"/>
              <w:rPr>
                <w:ins w:id="505" w:author="Li, Qiming" w:date="2018-10-12T00:34:00Z"/>
                <w:rFonts w:cs="Arial"/>
              </w:rPr>
            </w:pPr>
            <w:ins w:id="506" w:author="Li, Qiming" w:date="2018-10-12T00:34:00Z">
              <w:r w:rsidRPr="00AD2E10">
                <w:t>sl5=0</w:t>
              </w:r>
            </w:ins>
          </w:p>
        </w:tc>
        <w:tc>
          <w:tcPr>
            <w:tcW w:w="3650" w:type="dxa"/>
          </w:tcPr>
          <w:p w14:paraId="6E8A6D4C" w14:textId="77777777" w:rsidR="007C2C5F" w:rsidRPr="00AD2E10" w:rsidRDefault="007C2C5F" w:rsidP="004D327C">
            <w:pPr>
              <w:pStyle w:val="TAL"/>
              <w:rPr>
                <w:ins w:id="507" w:author="Li, Qiming" w:date="2018-10-12T00:34:00Z"/>
                <w:rFonts w:cs="Arial"/>
              </w:rPr>
            </w:pPr>
            <w:ins w:id="508" w:author="Li, Qiming" w:date="2018-10-12T00:34:00Z">
              <w:r w:rsidRPr="00AD2E10">
                <w:rPr>
                  <w:rFonts w:cs="Arial"/>
                </w:rPr>
                <w:t>Once every 5 slots</w:t>
              </w:r>
            </w:ins>
          </w:p>
        </w:tc>
      </w:tr>
      <w:tr w:rsidR="007C2C5F" w:rsidRPr="00AD2E10" w14:paraId="3DEC6FAA" w14:textId="77777777" w:rsidTr="004D327C">
        <w:trPr>
          <w:jc w:val="center"/>
          <w:ins w:id="509" w:author="Li, Qiming" w:date="2018-10-12T00:34:00Z"/>
        </w:trPr>
        <w:tc>
          <w:tcPr>
            <w:tcW w:w="3402" w:type="dxa"/>
            <w:gridSpan w:val="2"/>
            <w:vAlign w:val="center"/>
          </w:tcPr>
          <w:p w14:paraId="61F98846" w14:textId="77777777" w:rsidR="007C2C5F" w:rsidRPr="00AD2E10" w:rsidRDefault="007C2C5F" w:rsidP="004D327C">
            <w:pPr>
              <w:pStyle w:val="TAC"/>
              <w:rPr>
                <w:ins w:id="510" w:author="Li, Qiming" w:date="2018-10-12T00:34:00Z"/>
                <w:rFonts w:cs="Arial"/>
              </w:rPr>
            </w:pPr>
            <w:ins w:id="511" w:author="Li, Qiming" w:date="2018-10-12T00:34:00Z">
              <w:r w:rsidRPr="00AD2E10">
                <w:t>pathlossReferenceRS</w:t>
              </w:r>
            </w:ins>
          </w:p>
        </w:tc>
        <w:tc>
          <w:tcPr>
            <w:tcW w:w="1453" w:type="dxa"/>
            <w:shd w:val="clear" w:color="auto" w:fill="auto"/>
            <w:vAlign w:val="center"/>
          </w:tcPr>
          <w:p w14:paraId="3CEDCB2F" w14:textId="77777777" w:rsidR="007C2C5F" w:rsidRPr="00AD2E10" w:rsidRDefault="007C2C5F" w:rsidP="004D327C">
            <w:pPr>
              <w:pStyle w:val="TAC"/>
              <w:rPr>
                <w:ins w:id="512" w:author="Li, Qiming" w:date="2018-10-12T00:34:00Z"/>
                <w:rFonts w:cs="Arial"/>
              </w:rPr>
            </w:pPr>
            <w:ins w:id="513" w:author="Li, Qiming" w:date="2018-10-12T00:34:00Z">
              <w:r w:rsidRPr="00AD2E10">
                <w:t>ssb-Index=0</w:t>
              </w:r>
            </w:ins>
          </w:p>
        </w:tc>
        <w:tc>
          <w:tcPr>
            <w:tcW w:w="3650" w:type="dxa"/>
          </w:tcPr>
          <w:p w14:paraId="0998972E" w14:textId="77777777" w:rsidR="007C2C5F" w:rsidRPr="00AD2E10" w:rsidRDefault="007C2C5F" w:rsidP="004D327C">
            <w:pPr>
              <w:pStyle w:val="TAL"/>
              <w:rPr>
                <w:ins w:id="514" w:author="Li, Qiming" w:date="2018-10-12T00:34:00Z"/>
                <w:rFonts w:cs="Arial"/>
              </w:rPr>
            </w:pPr>
            <w:ins w:id="515" w:author="Li, Qiming" w:date="2018-10-12T00:34:00Z">
              <w:r w:rsidRPr="00AD2E10">
                <w:rPr>
                  <w:szCs w:val="22"/>
                  <w:lang w:eastAsia="ja-JP"/>
                </w:rPr>
                <w:t>SSB #0 is used for SRS path loss estimation</w:t>
              </w:r>
            </w:ins>
          </w:p>
        </w:tc>
      </w:tr>
      <w:tr w:rsidR="007C2C5F" w:rsidRPr="00AD2E10" w14:paraId="172F1E8C" w14:textId="77777777" w:rsidTr="004D327C">
        <w:trPr>
          <w:jc w:val="center"/>
          <w:ins w:id="516" w:author="Li, Qiming" w:date="2018-10-12T00:34:00Z"/>
        </w:trPr>
        <w:tc>
          <w:tcPr>
            <w:tcW w:w="3402" w:type="dxa"/>
            <w:gridSpan w:val="2"/>
            <w:vAlign w:val="center"/>
          </w:tcPr>
          <w:p w14:paraId="3284B030" w14:textId="77777777" w:rsidR="007C2C5F" w:rsidRPr="00AD2E10" w:rsidRDefault="007C2C5F" w:rsidP="004D327C">
            <w:pPr>
              <w:pStyle w:val="TAC"/>
              <w:rPr>
                <w:ins w:id="517" w:author="Li, Qiming" w:date="2018-10-12T00:34:00Z"/>
                <w:rFonts w:cs="Arial"/>
                <w:vertAlign w:val="superscript"/>
              </w:rPr>
            </w:pPr>
            <w:ins w:id="518" w:author="Li, Qiming" w:date="2018-10-12T00:34:00Z">
              <w:r w:rsidRPr="00AD2E10">
                <w:rPr>
                  <w:rFonts w:cs="Arial"/>
                </w:rPr>
                <w:t>usage</w:t>
              </w:r>
            </w:ins>
          </w:p>
        </w:tc>
        <w:tc>
          <w:tcPr>
            <w:tcW w:w="1453" w:type="dxa"/>
            <w:shd w:val="clear" w:color="auto" w:fill="auto"/>
            <w:vAlign w:val="center"/>
          </w:tcPr>
          <w:p w14:paraId="2767FCB4" w14:textId="77777777" w:rsidR="007C2C5F" w:rsidRPr="00AD2E10" w:rsidRDefault="007C2C5F" w:rsidP="004D327C">
            <w:pPr>
              <w:pStyle w:val="TAC"/>
              <w:rPr>
                <w:ins w:id="519" w:author="Li, Qiming" w:date="2018-10-12T00:34:00Z"/>
                <w:rFonts w:cs="Arial"/>
              </w:rPr>
            </w:pPr>
            <w:ins w:id="520" w:author="Li, Qiming" w:date="2018-10-12T00:34:00Z">
              <w:r w:rsidRPr="00AD2E10">
                <w:rPr>
                  <w:color w:val="000000"/>
                  <w:lang w:val="en-US"/>
                </w:rPr>
                <w:t>nonCodebook</w:t>
              </w:r>
            </w:ins>
          </w:p>
        </w:tc>
        <w:tc>
          <w:tcPr>
            <w:tcW w:w="3650" w:type="dxa"/>
          </w:tcPr>
          <w:p w14:paraId="5B564202" w14:textId="77777777" w:rsidR="007C2C5F" w:rsidRPr="00AD2E10" w:rsidRDefault="007C2C5F" w:rsidP="004D327C">
            <w:pPr>
              <w:pStyle w:val="TAL"/>
              <w:rPr>
                <w:ins w:id="521" w:author="Li, Qiming" w:date="2018-10-12T00:34:00Z"/>
                <w:rFonts w:cs="Arial"/>
              </w:rPr>
            </w:pPr>
            <w:ins w:id="522" w:author="Li, Qiming" w:date="2018-10-12T00:34:00Z">
              <w:r w:rsidRPr="00AD2E10">
                <w:rPr>
                  <w:rFonts w:cs="Arial"/>
                </w:rPr>
                <w:t>Non-codebook based UL transmission</w:t>
              </w:r>
            </w:ins>
          </w:p>
        </w:tc>
      </w:tr>
      <w:tr w:rsidR="007C2C5F" w:rsidRPr="00AD2E10" w14:paraId="4391851D" w14:textId="77777777" w:rsidTr="004D327C">
        <w:trPr>
          <w:jc w:val="center"/>
          <w:ins w:id="523" w:author="Li, Qiming" w:date="2018-10-12T00:34:00Z"/>
        </w:trPr>
        <w:tc>
          <w:tcPr>
            <w:tcW w:w="3402" w:type="dxa"/>
            <w:gridSpan w:val="2"/>
            <w:vAlign w:val="center"/>
          </w:tcPr>
          <w:p w14:paraId="05B38FD8" w14:textId="77777777" w:rsidR="007C2C5F" w:rsidRPr="00AD2E10" w:rsidRDefault="007C2C5F" w:rsidP="004D327C">
            <w:pPr>
              <w:pStyle w:val="TAC"/>
              <w:rPr>
                <w:ins w:id="524" w:author="Li, Qiming" w:date="2018-10-12T00:34:00Z"/>
                <w:rFonts w:cs="Arial"/>
              </w:rPr>
            </w:pPr>
            <w:ins w:id="525" w:author="Li, Qiming" w:date="2018-10-12T00:34:00Z">
              <w:r w:rsidRPr="00AD2E10">
                <w:t>startPosition</w:t>
              </w:r>
            </w:ins>
          </w:p>
        </w:tc>
        <w:tc>
          <w:tcPr>
            <w:tcW w:w="1453" w:type="dxa"/>
            <w:shd w:val="clear" w:color="auto" w:fill="auto"/>
            <w:vAlign w:val="center"/>
          </w:tcPr>
          <w:p w14:paraId="54A200AC" w14:textId="77777777" w:rsidR="007C2C5F" w:rsidRPr="00AD2E10" w:rsidRDefault="007C2C5F" w:rsidP="004D327C">
            <w:pPr>
              <w:pStyle w:val="TAC"/>
              <w:rPr>
                <w:ins w:id="526" w:author="Li, Qiming" w:date="2018-10-12T00:34:00Z"/>
                <w:color w:val="000000"/>
                <w:lang w:val="en-US"/>
              </w:rPr>
            </w:pPr>
            <w:ins w:id="527" w:author="Li, Qiming" w:date="2018-10-12T00:34:00Z">
              <w:r w:rsidRPr="00AD2E10">
                <w:rPr>
                  <w:color w:val="000000"/>
                  <w:lang w:val="en-US"/>
                </w:rPr>
                <w:t>0</w:t>
              </w:r>
            </w:ins>
          </w:p>
        </w:tc>
        <w:tc>
          <w:tcPr>
            <w:tcW w:w="3650" w:type="dxa"/>
            <w:vMerge w:val="restart"/>
            <w:vAlign w:val="center"/>
          </w:tcPr>
          <w:p w14:paraId="6600B0F5" w14:textId="77777777" w:rsidR="007C2C5F" w:rsidRPr="00AD2E10" w:rsidRDefault="007C2C5F" w:rsidP="004D327C">
            <w:pPr>
              <w:pStyle w:val="TAL"/>
              <w:rPr>
                <w:ins w:id="528" w:author="Li, Qiming" w:date="2018-10-12T00:34:00Z"/>
                <w:rFonts w:cs="Arial"/>
              </w:rPr>
            </w:pPr>
            <w:ins w:id="529" w:author="Li, Qiming" w:date="2018-10-12T00:34:00Z">
              <w:r w:rsidRPr="00AD2E10">
                <w:t>resourceMapping setting. SRS on last symbol of slot, and 1symbols for SRS without repetition.</w:t>
              </w:r>
            </w:ins>
          </w:p>
        </w:tc>
      </w:tr>
      <w:tr w:rsidR="007C2C5F" w:rsidRPr="00AD2E10" w14:paraId="15C55B14" w14:textId="77777777" w:rsidTr="004D327C">
        <w:trPr>
          <w:jc w:val="center"/>
          <w:ins w:id="530" w:author="Li, Qiming" w:date="2018-10-12T00:34:00Z"/>
        </w:trPr>
        <w:tc>
          <w:tcPr>
            <w:tcW w:w="3402" w:type="dxa"/>
            <w:gridSpan w:val="2"/>
            <w:vAlign w:val="center"/>
          </w:tcPr>
          <w:p w14:paraId="40AC88C5" w14:textId="77777777" w:rsidR="007C2C5F" w:rsidRPr="00AD2E10" w:rsidRDefault="007C2C5F" w:rsidP="004D327C">
            <w:pPr>
              <w:pStyle w:val="TAC"/>
              <w:rPr>
                <w:ins w:id="531" w:author="Li, Qiming" w:date="2018-10-12T00:34:00Z"/>
                <w:rFonts w:cs="Arial"/>
              </w:rPr>
            </w:pPr>
            <w:ins w:id="532" w:author="Li, Qiming" w:date="2018-10-12T00:34:00Z">
              <w:r w:rsidRPr="00AD2E10">
                <w:t>nrofSymbols</w:t>
              </w:r>
            </w:ins>
          </w:p>
        </w:tc>
        <w:tc>
          <w:tcPr>
            <w:tcW w:w="1453" w:type="dxa"/>
            <w:shd w:val="clear" w:color="auto" w:fill="auto"/>
            <w:vAlign w:val="center"/>
          </w:tcPr>
          <w:p w14:paraId="3607C23C" w14:textId="77777777" w:rsidR="007C2C5F" w:rsidRPr="00AD2E10" w:rsidRDefault="007C2C5F" w:rsidP="004D327C">
            <w:pPr>
              <w:pStyle w:val="TAC"/>
              <w:rPr>
                <w:ins w:id="533" w:author="Li, Qiming" w:date="2018-10-12T00:34:00Z"/>
                <w:color w:val="000000"/>
                <w:lang w:val="en-US"/>
              </w:rPr>
            </w:pPr>
            <w:ins w:id="534" w:author="Li, Qiming" w:date="2018-10-12T00:34:00Z">
              <w:r w:rsidRPr="00AD2E10">
                <w:rPr>
                  <w:color w:val="000000"/>
                  <w:lang w:val="en-US"/>
                </w:rPr>
                <w:t>n1</w:t>
              </w:r>
            </w:ins>
          </w:p>
        </w:tc>
        <w:tc>
          <w:tcPr>
            <w:tcW w:w="3650" w:type="dxa"/>
            <w:vMerge/>
          </w:tcPr>
          <w:p w14:paraId="62B35B60" w14:textId="77777777" w:rsidR="007C2C5F" w:rsidRPr="00AD2E10" w:rsidRDefault="007C2C5F" w:rsidP="004D327C">
            <w:pPr>
              <w:pStyle w:val="TAL"/>
              <w:rPr>
                <w:ins w:id="535" w:author="Li, Qiming" w:date="2018-10-12T00:34:00Z"/>
              </w:rPr>
            </w:pPr>
          </w:p>
        </w:tc>
      </w:tr>
      <w:tr w:rsidR="007C2C5F" w:rsidRPr="00AD2E10" w14:paraId="110A36D3" w14:textId="77777777" w:rsidTr="004D327C">
        <w:trPr>
          <w:jc w:val="center"/>
          <w:ins w:id="536" w:author="Li, Qiming" w:date="2018-10-12T00:34:00Z"/>
        </w:trPr>
        <w:tc>
          <w:tcPr>
            <w:tcW w:w="3402" w:type="dxa"/>
            <w:gridSpan w:val="2"/>
            <w:vAlign w:val="center"/>
          </w:tcPr>
          <w:p w14:paraId="4F43C2A4" w14:textId="77777777" w:rsidR="007C2C5F" w:rsidRPr="00AD2E10" w:rsidRDefault="007C2C5F" w:rsidP="004D327C">
            <w:pPr>
              <w:pStyle w:val="TAC"/>
              <w:rPr>
                <w:ins w:id="537" w:author="Li, Qiming" w:date="2018-10-12T00:34:00Z"/>
                <w:rFonts w:cs="Arial"/>
              </w:rPr>
            </w:pPr>
            <w:ins w:id="538" w:author="Li, Qiming" w:date="2018-10-12T00:34:00Z">
              <w:r w:rsidRPr="00AD2E10">
                <w:t>repetitionFactor</w:t>
              </w:r>
            </w:ins>
          </w:p>
        </w:tc>
        <w:tc>
          <w:tcPr>
            <w:tcW w:w="1453" w:type="dxa"/>
            <w:shd w:val="clear" w:color="auto" w:fill="auto"/>
            <w:vAlign w:val="center"/>
          </w:tcPr>
          <w:p w14:paraId="758EE624" w14:textId="77777777" w:rsidR="007C2C5F" w:rsidRPr="00AD2E10" w:rsidRDefault="007C2C5F" w:rsidP="004D327C">
            <w:pPr>
              <w:pStyle w:val="TAC"/>
              <w:rPr>
                <w:ins w:id="539" w:author="Li, Qiming" w:date="2018-10-12T00:34:00Z"/>
                <w:color w:val="000000"/>
                <w:lang w:val="en-US"/>
              </w:rPr>
            </w:pPr>
            <w:ins w:id="540" w:author="Li, Qiming" w:date="2018-10-12T00:34:00Z">
              <w:r w:rsidRPr="00AD2E10">
                <w:rPr>
                  <w:color w:val="000000"/>
                  <w:lang w:val="en-US"/>
                </w:rPr>
                <w:t>n1</w:t>
              </w:r>
            </w:ins>
          </w:p>
        </w:tc>
        <w:tc>
          <w:tcPr>
            <w:tcW w:w="3650" w:type="dxa"/>
            <w:vMerge/>
          </w:tcPr>
          <w:p w14:paraId="061FE7BF" w14:textId="77777777" w:rsidR="007C2C5F" w:rsidRPr="00AD2E10" w:rsidRDefault="007C2C5F" w:rsidP="004D327C">
            <w:pPr>
              <w:pStyle w:val="TAL"/>
              <w:rPr>
                <w:ins w:id="541" w:author="Li, Qiming" w:date="2018-10-12T00:34:00Z"/>
              </w:rPr>
            </w:pPr>
          </w:p>
        </w:tc>
      </w:tr>
      <w:tr w:rsidR="007C2C5F" w:rsidRPr="00AD2E10" w14:paraId="1BA5A671" w14:textId="77777777" w:rsidTr="004D327C">
        <w:trPr>
          <w:jc w:val="center"/>
          <w:ins w:id="542" w:author="Li, Qiming" w:date="2018-10-12T00:34:00Z"/>
        </w:trPr>
        <w:tc>
          <w:tcPr>
            <w:tcW w:w="3402" w:type="dxa"/>
            <w:gridSpan w:val="2"/>
            <w:vAlign w:val="center"/>
          </w:tcPr>
          <w:p w14:paraId="4FE5E51D" w14:textId="77777777" w:rsidR="007C2C5F" w:rsidRPr="00AD2E10" w:rsidRDefault="007C2C5F" w:rsidP="004D327C">
            <w:pPr>
              <w:pStyle w:val="TAC"/>
              <w:rPr>
                <w:ins w:id="543" w:author="Li, Qiming" w:date="2018-10-12T00:34:00Z"/>
                <w:rFonts w:cs="Arial"/>
              </w:rPr>
            </w:pPr>
            <w:ins w:id="544" w:author="Li, Qiming" w:date="2018-10-12T00:34:00Z">
              <w:r w:rsidRPr="00AD2E10">
                <w:t>combOffset-n2</w:t>
              </w:r>
            </w:ins>
          </w:p>
        </w:tc>
        <w:tc>
          <w:tcPr>
            <w:tcW w:w="1453" w:type="dxa"/>
            <w:shd w:val="clear" w:color="auto" w:fill="auto"/>
            <w:vAlign w:val="center"/>
          </w:tcPr>
          <w:p w14:paraId="419366AC" w14:textId="77777777" w:rsidR="007C2C5F" w:rsidRPr="00AD2E10" w:rsidRDefault="007C2C5F" w:rsidP="004D327C">
            <w:pPr>
              <w:pStyle w:val="TAC"/>
              <w:rPr>
                <w:ins w:id="545" w:author="Li, Qiming" w:date="2018-10-12T00:34:00Z"/>
                <w:rFonts w:cs="Arial"/>
              </w:rPr>
            </w:pPr>
            <w:ins w:id="546" w:author="Li, Qiming" w:date="2018-10-12T00:34:00Z">
              <w:r w:rsidRPr="00AD2E10">
                <w:rPr>
                  <w:rFonts w:cs="Arial"/>
                </w:rPr>
                <w:t>0</w:t>
              </w:r>
            </w:ins>
          </w:p>
        </w:tc>
        <w:tc>
          <w:tcPr>
            <w:tcW w:w="3650" w:type="dxa"/>
            <w:vMerge w:val="restart"/>
            <w:vAlign w:val="center"/>
          </w:tcPr>
          <w:p w14:paraId="4ED6A5DB" w14:textId="77777777" w:rsidR="007C2C5F" w:rsidRPr="00AD2E10" w:rsidRDefault="007C2C5F" w:rsidP="004D327C">
            <w:pPr>
              <w:pStyle w:val="TAL"/>
              <w:rPr>
                <w:ins w:id="547" w:author="Li, Qiming" w:date="2018-10-12T00:34:00Z"/>
                <w:rFonts w:cs="Arial"/>
              </w:rPr>
            </w:pPr>
            <w:ins w:id="548" w:author="Li, Qiming" w:date="2018-10-12T00:34:00Z">
              <w:r w:rsidRPr="00AD2E10">
                <w:rPr>
                  <w:rFonts w:cs="Arial"/>
                </w:rPr>
                <w:t>transmissionComb setting</w:t>
              </w:r>
            </w:ins>
          </w:p>
        </w:tc>
      </w:tr>
      <w:tr w:rsidR="007C2C5F" w:rsidRPr="00AD2E10" w14:paraId="1C66C36B" w14:textId="77777777" w:rsidTr="004D327C">
        <w:trPr>
          <w:jc w:val="center"/>
          <w:ins w:id="549" w:author="Li, Qiming" w:date="2018-10-12T00:34:00Z"/>
        </w:trPr>
        <w:tc>
          <w:tcPr>
            <w:tcW w:w="3402" w:type="dxa"/>
            <w:gridSpan w:val="2"/>
            <w:vAlign w:val="center"/>
          </w:tcPr>
          <w:p w14:paraId="3CEEF566" w14:textId="77777777" w:rsidR="007C2C5F" w:rsidRPr="00AD2E10" w:rsidRDefault="007C2C5F" w:rsidP="004D327C">
            <w:pPr>
              <w:pStyle w:val="TAC"/>
              <w:rPr>
                <w:ins w:id="550" w:author="Li, Qiming" w:date="2018-10-12T00:34:00Z"/>
                <w:rFonts w:cs="Arial"/>
              </w:rPr>
            </w:pPr>
            <w:ins w:id="551" w:author="Li, Qiming" w:date="2018-10-12T00:34:00Z">
              <w:r w:rsidRPr="00AD2E10">
                <w:t>cyclicShift-n2</w:t>
              </w:r>
            </w:ins>
          </w:p>
        </w:tc>
        <w:tc>
          <w:tcPr>
            <w:tcW w:w="1453" w:type="dxa"/>
            <w:shd w:val="clear" w:color="auto" w:fill="auto"/>
            <w:vAlign w:val="center"/>
          </w:tcPr>
          <w:p w14:paraId="3649144F" w14:textId="77777777" w:rsidR="007C2C5F" w:rsidRPr="00AD2E10" w:rsidRDefault="007C2C5F" w:rsidP="004D327C">
            <w:pPr>
              <w:pStyle w:val="TAC"/>
              <w:rPr>
                <w:ins w:id="552" w:author="Li, Qiming" w:date="2018-10-12T00:34:00Z"/>
                <w:rFonts w:cs="Arial"/>
              </w:rPr>
            </w:pPr>
            <w:ins w:id="553" w:author="Li, Qiming" w:date="2018-10-12T00:34:00Z">
              <w:r w:rsidRPr="00AD2E10">
                <w:rPr>
                  <w:rFonts w:cs="Arial"/>
                </w:rPr>
                <w:t>0</w:t>
              </w:r>
            </w:ins>
          </w:p>
        </w:tc>
        <w:tc>
          <w:tcPr>
            <w:tcW w:w="3650" w:type="dxa"/>
            <w:vMerge/>
          </w:tcPr>
          <w:p w14:paraId="2C9CF4C4" w14:textId="77777777" w:rsidR="007C2C5F" w:rsidRPr="00AD2E10" w:rsidRDefault="007C2C5F" w:rsidP="004D327C">
            <w:pPr>
              <w:pStyle w:val="TAL"/>
              <w:rPr>
                <w:ins w:id="554" w:author="Li, Qiming" w:date="2018-10-12T00:34:00Z"/>
                <w:rFonts w:cs="Arial"/>
              </w:rPr>
            </w:pPr>
          </w:p>
        </w:tc>
      </w:tr>
      <w:tr w:rsidR="007C2C5F" w:rsidRPr="00AD2E10" w14:paraId="073E797C" w14:textId="77777777" w:rsidTr="004D327C">
        <w:trPr>
          <w:jc w:val="center"/>
          <w:ins w:id="555" w:author="Li, Qiming" w:date="2018-10-12T00:34:00Z"/>
        </w:trPr>
        <w:tc>
          <w:tcPr>
            <w:tcW w:w="3402" w:type="dxa"/>
            <w:gridSpan w:val="2"/>
          </w:tcPr>
          <w:p w14:paraId="2D63ACE6" w14:textId="77777777" w:rsidR="007C2C5F" w:rsidRPr="00AD2E10" w:rsidRDefault="007C2C5F" w:rsidP="004D327C">
            <w:pPr>
              <w:pStyle w:val="TAC"/>
              <w:rPr>
                <w:ins w:id="556" w:author="Li, Qiming" w:date="2018-10-12T00:34:00Z"/>
                <w:rFonts w:cs="Arial"/>
              </w:rPr>
            </w:pPr>
            <w:ins w:id="557" w:author="Li, Qiming" w:date="2018-10-12T00:34:00Z">
              <w:r w:rsidRPr="00AD2E10">
                <w:rPr>
                  <w:rFonts w:cs="Arial"/>
                </w:rPr>
                <w:t>nrofSRS-Ports</w:t>
              </w:r>
            </w:ins>
          </w:p>
        </w:tc>
        <w:tc>
          <w:tcPr>
            <w:tcW w:w="1453" w:type="dxa"/>
            <w:shd w:val="clear" w:color="auto" w:fill="auto"/>
          </w:tcPr>
          <w:p w14:paraId="63ECC2E7" w14:textId="77777777" w:rsidR="007C2C5F" w:rsidRPr="00AD2E10" w:rsidRDefault="007C2C5F" w:rsidP="004D327C">
            <w:pPr>
              <w:pStyle w:val="TAC"/>
              <w:rPr>
                <w:ins w:id="558" w:author="Li, Qiming" w:date="2018-10-12T00:34:00Z"/>
                <w:rFonts w:cs="Arial"/>
              </w:rPr>
            </w:pPr>
            <w:ins w:id="559" w:author="Li, Qiming" w:date="2018-10-12T00:34:00Z">
              <w:r w:rsidRPr="00AD2E10">
                <w:t>port1</w:t>
              </w:r>
            </w:ins>
          </w:p>
        </w:tc>
        <w:tc>
          <w:tcPr>
            <w:tcW w:w="3650" w:type="dxa"/>
          </w:tcPr>
          <w:p w14:paraId="0CFDFF79" w14:textId="77777777" w:rsidR="007C2C5F" w:rsidRPr="00AD2E10" w:rsidRDefault="007C2C5F" w:rsidP="004D327C">
            <w:pPr>
              <w:pStyle w:val="TAL"/>
              <w:rPr>
                <w:ins w:id="560" w:author="Li, Qiming" w:date="2018-10-12T00:34:00Z"/>
                <w:rFonts w:cs="Arial"/>
              </w:rPr>
            </w:pPr>
            <w:ins w:id="561" w:author="Li, Qiming" w:date="2018-10-12T00:34:00Z">
              <w:r w:rsidRPr="00AD2E10">
                <w:rPr>
                  <w:rFonts w:cs="Arial"/>
                </w:rPr>
                <w:t>Number of antenna ports used for</w:t>
              </w:r>
              <w:r w:rsidRPr="00AD2E10">
                <w:rPr>
                  <w:rFonts w:cs="Arial"/>
                  <w:lang w:eastAsia="zh-CN"/>
                </w:rPr>
                <w:t xml:space="preserve"> SRS transmission</w:t>
              </w:r>
            </w:ins>
          </w:p>
        </w:tc>
      </w:tr>
      <w:tr w:rsidR="007C2C5F" w:rsidRPr="00B952AC" w14:paraId="3275D97F" w14:textId="77777777" w:rsidTr="004D327C">
        <w:trPr>
          <w:jc w:val="center"/>
          <w:ins w:id="562" w:author="Li, Qiming" w:date="2018-10-12T00:34:00Z"/>
        </w:trPr>
        <w:tc>
          <w:tcPr>
            <w:tcW w:w="8505" w:type="dxa"/>
            <w:gridSpan w:val="4"/>
            <w:vAlign w:val="center"/>
          </w:tcPr>
          <w:p w14:paraId="02C74A31" w14:textId="77777777" w:rsidR="007C2C5F" w:rsidRPr="00B952AC" w:rsidRDefault="007C2C5F" w:rsidP="004D327C">
            <w:pPr>
              <w:pStyle w:val="TAN"/>
              <w:rPr>
                <w:ins w:id="563" w:author="Li, Qiming" w:date="2018-10-12T00:34:00Z"/>
                <w:rFonts w:cs="Arial"/>
              </w:rPr>
            </w:pPr>
            <w:ins w:id="564" w:author="Li, Qiming" w:date="2018-10-12T00:34:00Z">
              <w:r w:rsidRPr="00B952AC">
                <w:rPr>
                  <w:rFonts w:cs="Arial"/>
                </w:rPr>
                <w:t>Note: For further information see clause 6.3.2 in TS 3</w:t>
              </w:r>
              <w:r>
                <w:rPr>
                  <w:rFonts w:cs="Arial"/>
                </w:rPr>
                <w:t>8</w:t>
              </w:r>
              <w:r w:rsidRPr="00B952AC">
                <w:rPr>
                  <w:rFonts w:cs="Arial"/>
                </w:rPr>
                <w:t>.331.</w:t>
              </w:r>
            </w:ins>
          </w:p>
        </w:tc>
      </w:tr>
    </w:tbl>
    <w:p w14:paraId="6E25B09B" w14:textId="77777777" w:rsidR="007C2C5F" w:rsidRDefault="007C2C5F" w:rsidP="007C2C5F">
      <w:pPr>
        <w:rPr>
          <w:ins w:id="565" w:author="Li, Qiming" w:date="2018-10-12T00:34:00Z"/>
        </w:rPr>
      </w:pPr>
    </w:p>
    <w:p w14:paraId="36F5287D" w14:textId="77777777" w:rsidR="007C2C5F" w:rsidRDefault="007C2C5F" w:rsidP="007C2C5F">
      <w:pPr>
        <w:pStyle w:val="Heading4"/>
        <w:rPr>
          <w:ins w:id="566" w:author="Li, Qiming" w:date="2018-10-12T00:34:00Z"/>
        </w:rPr>
      </w:pPr>
      <w:ins w:id="567" w:author="Li, Qiming" w:date="2018-10-12T00:34:00Z">
        <w:r w:rsidRPr="00B952AC">
          <w:t>A.</w:t>
        </w:r>
        <w:r>
          <w:t>4.4.3.3 Test Requirements</w:t>
        </w:r>
      </w:ins>
    </w:p>
    <w:p w14:paraId="761F18C0" w14:textId="77777777" w:rsidR="007C2C5F" w:rsidRDefault="007C2C5F" w:rsidP="007C2C5F">
      <w:pPr>
        <w:rPr>
          <w:ins w:id="568" w:author="Li, Qiming" w:date="2018-10-12T00:34:00Z"/>
        </w:rPr>
      </w:pPr>
      <w:ins w:id="569" w:author="Li, Qiming" w:date="2018-10-12T00:34:00Z">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 xml:space="preserve"> to the transmission timing at the designated activation time i.e. </w:t>
        </w:r>
        <w:r w:rsidRPr="00415C86">
          <w:rPr>
            <w:i/>
          </w:rPr>
          <w:t>k</w:t>
        </w:r>
        <w:r w:rsidRPr="00B952AC">
          <w:t xml:space="preserve"> </w:t>
        </w:r>
        <w:r>
          <w:t>slots</w:t>
        </w:r>
        <w:r w:rsidRPr="00B952AC">
          <w:t xml:space="preserve"> after the receptio</w:t>
        </w:r>
        <w:r>
          <w:t>n of the timing advance command, where:</w:t>
        </w:r>
      </w:ins>
    </w:p>
    <w:p w14:paraId="220579AF" w14:textId="77777777" w:rsidR="007C2C5F" w:rsidRDefault="007C2C5F" w:rsidP="007C2C5F">
      <w:pPr>
        <w:rPr>
          <w:ins w:id="570" w:author="Li, Qiming" w:date="2018-10-12T00:34:00Z"/>
        </w:rPr>
      </w:pPr>
      <w:ins w:id="571" w:author="Li, Qiming" w:date="2018-10-12T00:34:00Z">
        <w:r w:rsidRPr="00415C86">
          <w:rPr>
            <w:i/>
          </w:rPr>
          <w:t>k</w:t>
        </w:r>
        <w:r>
          <w:t xml:space="preserve"> = 4 for Config 1, 2, 4, 5, and</w:t>
        </w:r>
      </w:ins>
    </w:p>
    <w:p w14:paraId="4719F2D5" w14:textId="77777777" w:rsidR="007C2C5F" w:rsidRPr="00B952AC" w:rsidRDefault="007C2C5F" w:rsidP="007C2C5F">
      <w:pPr>
        <w:rPr>
          <w:ins w:id="572" w:author="Li, Qiming" w:date="2018-10-12T00:34:00Z"/>
        </w:rPr>
      </w:pPr>
      <w:ins w:id="573" w:author="Li, Qiming" w:date="2018-10-12T00:34:00Z">
        <w:r w:rsidRPr="00415C86">
          <w:rPr>
            <w:i/>
          </w:rPr>
          <w:t>k</w:t>
        </w:r>
        <w:r>
          <w:t xml:space="preserve"> = 7 for Config 3, 6</w:t>
        </w:r>
      </w:ins>
    </w:p>
    <w:p w14:paraId="4985C16D" w14:textId="77777777" w:rsidR="007C2C5F" w:rsidRPr="00B952AC" w:rsidRDefault="007C2C5F" w:rsidP="007C2C5F">
      <w:pPr>
        <w:rPr>
          <w:ins w:id="574" w:author="Li, Qiming" w:date="2018-10-12T00:34:00Z"/>
        </w:rPr>
      </w:pPr>
      <w:ins w:id="575" w:author="Li, Qiming" w:date="2018-10-12T00:34:00Z">
        <w:r w:rsidRPr="00B952AC">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ins>
    </w:p>
    <w:p w14:paraId="2B5A4997" w14:textId="77777777" w:rsidR="007C2C5F" w:rsidRPr="00B952AC" w:rsidRDefault="007C2C5F" w:rsidP="007C2C5F">
      <w:pPr>
        <w:rPr>
          <w:ins w:id="576" w:author="Li, Qiming" w:date="2018-10-12T00:34:00Z"/>
        </w:rPr>
      </w:pPr>
      <w:ins w:id="577" w:author="Li, Qiming" w:date="2018-10-12T00:34:00Z">
        <w:r w:rsidRPr="00B952AC">
          <w:t>The rate of correct Timing Advance adjustments observed during repeated tests shall be at least 90%.</w:t>
        </w:r>
      </w:ins>
    </w:p>
    <w:p w14:paraId="6F466CFD" w14:textId="77777777" w:rsidR="00415C86" w:rsidRDefault="00415C86" w:rsidP="008B1EA4"/>
    <w:p w14:paraId="7F411097" w14:textId="77777777" w:rsidR="00800AD1" w:rsidRDefault="00800AD1" w:rsidP="00800AD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364A2DB" w14:textId="302C2B5B" w:rsidR="00800AD1" w:rsidRPr="007D3AB9" w:rsidRDefault="00800AD1" w:rsidP="00800AD1">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bookmarkEnd w:id="5"/>
    <w:bookmarkEnd w:id="6"/>
    <w:p w14:paraId="791D6D68" w14:textId="77777777" w:rsidR="007C2C5F" w:rsidRPr="00AD2838" w:rsidRDefault="007C2C5F" w:rsidP="007C2C5F">
      <w:pPr>
        <w:pStyle w:val="Heading3"/>
        <w:rPr>
          <w:ins w:id="578" w:author="Li, Qiming" w:date="2018-10-12T00:34:00Z"/>
        </w:rPr>
      </w:pPr>
      <w:ins w:id="579" w:author="Li, Qiming" w:date="2018-10-12T00:34:00Z">
        <w:r>
          <w:t>A.5.4.3</w:t>
        </w:r>
        <w:r w:rsidRPr="00AD2838">
          <w:tab/>
        </w:r>
        <w:r w:rsidRPr="00A3380E">
          <w:t>Timing advance</w:t>
        </w:r>
      </w:ins>
    </w:p>
    <w:p w14:paraId="78FB2ADC" w14:textId="77777777" w:rsidR="007C2C5F" w:rsidRDefault="007C2C5F" w:rsidP="007C2C5F">
      <w:pPr>
        <w:pStyle w:val="Heading4"/>
        <w:rPr>
          <w:ins w:id="580" w:author="Li, Qiming" w:date="2018-10-12T00:34:00Z"/>
        </w:rPr>
      </w:pPr>
      <w:ins w:id="581" w:author="Li, Qiming" w:date="2018-10-12T00:34:00Z">
        <w:r w:rsidRPr="00B952AC">
          <w:t>A.</w:t>
        </w:r>
        <w:r>
          <w:t>5.4.3.1 Test Purpose and Environment</w:t>
        </w:r>
      </w:ins>
    </w:p>
    <w:p w14:paraId="56A83255" w14:textId="77777777" w:rsidR="007C2C5F" w:rsidRDefault="007C2C5F" w:rsidP="007C2C5F">
      <w:pPr>
        <w:rPr>
          <w:ins w:id="582" w:author="Li, Qiming" w:date="2018-10-12T00:34:00Z"/>
        </w:rPr>
      </w:pPr>
      <w:ins w:id="583" w:author="Li, Qiming" w:date="2018-10-12T00:34:00Z">
        <w:r w:rsidRPr="00540C7E">
          <w:t xml:space="preserve">The purpose of the test is to verify UE Timing Advance adjustment </w:t>
        </w:r>
        <w:r>
          <w:t xml:space="preserve">delay and </w:t>
        </w:r>
        <w:r w:rsidRPr="00540C7E">
          <w:t>accuracy</w:t>
        </w:r>
        <w:r>
          <w:t xml:space="preserve"> requirement defined in clause 7.3.</w:t>
        </w:r>
      </w:ins>
    </w:p>
    <w:p w14:paraId="0D9FBCD3" w14:textId="77777777" w:rsidR="007C2C5F" w:rsidRDefault="007C2C5F" w:rsidP="007C2C5F">
      <w:pPr>
        <w:pStyle w:val="Heading4"/>
        <w:rPr>
          <w:ins w:id="584" w:author="Li, Qiming" w:date="2018-10-12T00:34:00Z"/>
        </w:rPr>
      </w:pPr>
      <w:ins w:id="585" w:author="Li, Qiming" w:date="2018-10-12T00:34:00Z">
        <w:r w:rsidRPr="00B952AC">
          <w:t>A.</w:t>
        </w:r>
        <w:r>
          <w:t>5.4.3.2 Test Parameters</w:t>
        </w:r>
      </w:ins>
    </w:p>
    <w:p w14:paraId="441BAB3E" w14:textId="77777777" w:rsidR="007C2C5F" w:rsidRDefault="007C2C5F" w:rsidP="007C2C5F">
      <w:pPr>
        <w:rPr>
          <w:ins w:id="586" w:author="Li, Qiming" w:date="2018-10-12T00:34:00Z"/>
        </w:rPr>
      </w:pPr>
      <w:ins w:id="587" w:author="Li, Qiming" w:date="2018-10-12T00:34:00Z">
        <w:r>
          <w:t>Supported test configurations are shown in table A.5.4.3.2-1.</w:t>
        </w:r>
        <w:r w:rsidRPr="004B07C3">
          <w:t xml:space="preserve"> </w:t>
        </w:r>
        <w:r>
          <w:t>Both timing advance adjustment delay and accuracy are tested by using the parameters in table A.5.4.3.2-2,</w:t>
        </w:r>
        <w:r w:rsidRPr="00F34587">
          <w:t xml:space="preserve"> </w:t>
        </w:r>
        <w:r>
          <w:t>A.5.4.3.2-3 and</w:t>
        </w:r>
        <w:r w:rsidRPr="00F34587">
          <w:t xml:space="preserve"> </w:t>
        </w:r>
        <w:r>
          <w:t xml:space="preserve">A.5.4.3.2-4. The configuration of Cell 1 (LTE PCell) is specified in section </w:t>
        </w:r>
        <w:r>
          <w:rPr>
            <w:snapToGrid w:val="0"/>
          </w:rPr>
          <w:t>A.3.7.2.1.</w:t>
        </w:r>
        <w:r>
          <w:t xml:space="preserve"> </w:t>
        </w:r>
      </w:ins>
    </w:p>
    <w:p w14:paraId="74853306" w14:textId="77777777" w:rsidR="007C2C5F" w:rsidRPr="00B952AC" w:rsidRDefault="007C2C5F" w:rsidP="007C2C5F">
      <w:pPr>
        <w:rPr>
          <w:ins w:id="588" w:author="Li, Qiming" w:date="2018-10-12T00:34:00Z"/>
        </w:rPr>
      </w:pPr>
      <w:ins w:id="589" w:author="Li, Qiming" w:date="2018-10-12T00:34:00Z">
        <w:r>
          <w:t xml:space="preserve">In all test cases, </w:t>
        </w:r>
        <w:r w:rsidRPr="00B952AC">
          <w:t xml:space="preserve">two cells are used. </w:t>
        </w:r>
        <w:r>
          <w:t xml:space="preserve">Cell 1 is the PCell </w:t>
        </w:r>
        <w:r w:rsidRPr="00B952AC">
          <w:t>in the primary Timing Advance Group (pTAG)</w:t>
        </w:r>
        <w:r w:rsidRPr="00B952AC">
          <w:rPr>
            <w:rFonts w:hint="eastAsia"/>
            <w:lang w:eastAsia="zh-CN"/>
          </w:rPr>
          <w:t xml:space="preserve"> </w:t>
        </w:r>
        <w:r>
          <w:t>and cell 2 is the PSCell</w:t>
        </w:r>
        <w:r w:rsidRPr="0098206F">
          <w:rPr>
            <w:rFonts w:hint="eastAsia"/>
            <w:lang w:eastAsia="zh-CN"/>
          </w:rPr>
          <w:t xml:space="preserve"> </w:t>
        </w:r>
        <w:r w:rsidRPr="00B952AC">
          <w:rPr>
            <w:rFonts w:hint="eastAsia"/>
            <w:lang w:eastAsia="zh-CN"/>
          </w:rPr>
          <w:t>is</w:t>
        </w:r>
        <w:r w:rsidRPr="00B952AC">
          <w:t xml:space="preserve"> in the </w:t>
        </w:r>
        <w:r w:rsidRPr="00B952AC">
          <w:rPr>
            <w:rFonts w:hint="eastAsia"/>
            <w:lang w:eastAsia="zh-CN"/>
          </w:rPr>
          <w:t>secondary</w:t>
        </w:r>
        <w:r w:rsidRPr="00B952AC">
          <w:t xml:space="preserve"> Timing Advance Group (</w:t>
        </w:r>
        <w:r w:rsidRPr="00B952AC">
          <w:rPr>
            <w:rFonts w:hint="eastAsia"/>
            <w:lang w:eastAsia="zh-CN"/>
          </w:rPr>
          <w:t>s</w:t>
        </w:r>
        <w:r w:rsidRPr="00B952AC">
          <w:t>TAG)</w:t>
        </w:r>
        <w:r>
          <w:t>. Each</w:t>
        </w:r>
        <w:r w:rsidRPr="00B952AC">
          <w:t xml:space="preserve"> test consists of two successive time periods, with time duration of T1 and T2 respectively. In each time period, timing advance commands </w:t>
        </w:r>
        <w:r w:rsidRPr="00B952AC">
          <w:rPr>
            <w:rFonts w:hint="eastAsia"/>
            <w:lang w:eastAsia="zh-CN"/>
          </w:rPr>
          <w:t>for s</w:t>
        </w:r>
        <w:r w:rsidRPr="00B952AC">
          <w:t>TAG are sent to the UE</w:t>
        </w:r>
        <w:r w:rsidRPr="00B952AC">
          <w:rPr>
            <w:rFonts w:hint="eastAsia"/>
            <w:lang w:eastAsia="zh-CN"/>
          </w:rPr>
          <w:t xml:space="preserve"> </w:t>
        </w:r>
        <w:r w:rsidRPr="00B952AC">
          <w:t xml:space="preserve">and Sounding Reference Signals (SRS), as specified in table </w:t>
        </w:r>
        <w:r>
          <w:t>A.5.4.3.2-3</w:t>
        </w:r>
        <w:r w:rsidRPr="00B952AC">
          <w:t xml:space="preserve">, are sent from the UE and received by the test </w:t>
        </w:r>
        <w:r w:rsidRPr="00B952AC">
          <w:lastRenderedPageBreak/>
          <w:t>equipment. By measuring the reception of the SRS, the transmit timing, and hence the timing advance adjustment accuracy, can be measured</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w:t>
        </w:r>
      </w:ins>
    </w:p>
    <w:p w14:paraId="350374A7" w14:textId="77777777" w:rsidR="007C2C5F" w:rsidRPr="00B952AC" w:rsidRDefault="007C2C5F" w:rsidP="007C2C5F">
      <w:pPr>
        <w:rPr>
          <w:ins w:id="590" w:author="Li, Qiming" w:date="2018-10-12T00:34:00Z"/>
        </w:rPr>
      </w:pPr>
      <w:ins w:id="591" w:author="Li, Qiming" w:date="2018-10-12T00:34:00Z">
        <w:r w:rsidRPr="00B952AC">
          <w:t>During time period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ins>
    </w:p>
    <w:p w14:paraId="609EEDBA" w14:textId="77777777" w:rsidR="007C2C5F" w:rsidRPr="00B952AC" w:rsidRDefault="007C2C5F" w:rsidP="007C2C5F">
      <w:pPr>
        <w:rPr>
          <w:ins w:id="592" w:author="Li, Qiming" w:date="2018-10-12T00:34:00Z"/>
        </w:rPr>
      </w:pPr>
      <w:ins w:id="593" w:author="Li, Qiming" w:date="2018-10-12T00:34:00Z">
        <w:r w:rsidRPr="00B952AC">
          <w:t>During time period T2, the test equipment shall send a sequence of messages with Timing Advance Command MAC Control Elements</w:t>
        </w:r>
        <w:r w:rsidRPr="00B952AC">
          <w:rPr>
            <w:rFonts w:hint="eastAsia"/>
            <w:lang w:eastAsia="zh-CN"/>
          </w:rPr>
          <w:t xml:space="preserve"> for sTAG</w:t>
        </w:r>
        <w:r w:rsidRPr="00B952AC">
          <w:t>, with Timing Advance Command value specified in table A.</w:t>
        </w:r>
        <w:r>
          <w:t>5.4.3.2-2</w:t>
        </w:r>
        <w:r w:rsidRPr="00B952AC">
          <w:t>. 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ins>
    </w:p>
    <w:p w14:paraId="4C12E837" w14:textId="77777777" w:rsidR="007C2C5F" w:rsidRPr="00B952AC" w:rsidRDefault="007C2C5F" w:rsidP="007C2C5F">
      <w:pPr>
        <w:rPr>
          <w:ins w:id="594" w:author="Li, Qiming" w:date="2018-10-12T00:34:00Z"/>
        </w:rPr>
      </w:pPr>
      <w:ins w:id="595" w:author="Li, Qiming" w:date="2018-10-12T00:34:00Z">
        <w:r w:rsidRPr="00B952AC">
          <w:t xml:space="preserve">As specified in Clause 7.3.2.1, the UE adjusts its uplink timing at </w:t>
        </w:r>
        <w:r>
          <w:t>slot</w:t>
        </w:r>
        <w:r w:rsidRPr="00B952AC">
          <w:t xml:space="preserve"> n+</w:t>
        </w:r>
        <w:r>
          <w:t>k</w:t>
        </w:r>
        <w:r w:rsidRPr="00B952AC">
          <w:t xml:space="preserve"> for a timing advance command received in </w:t>
        </w:r>
        <w:r>
          <w:t>slot</w:t>
        </w:r>
        <w:r w:rsidRPr="00B952AC">
          <w:t xml:space="preserve"> n. This delay must be taken into account when measuring the timing advance adjustment accuracy, via the SRS sent from the UE.</w:t>
        </w:r>
      </w:ins>
    </w:p>
    <w:p w14:paraId="0C635230" w14:textId="77777777" w:rsidR="007C2C5F" w:rsidRPr="00B952AC" w:rsidRDefault="007C2C5F" w:rsidP="007C2C5F">
      <w:pPr>
        <w:rPr>
          <w:ins w:id="596" w:author="Li, Qiming" w:date="2018-10-12T00:34:00Z"/>
        </w:rPr>
      </w:pPr>
      <w:ins w:id="597" w:author="Li, Qiming" w:date="2018-10-12T00:34:00Z">
        <w:r w:rsidRPr="00B952AC">
          <w:t>The UE Time Alignment Timer, described in Clause 5.2 in TS 3</w:t>
        </w:r>
        <w:r>
          <w:t>8</w:t>
        </w:r>
        <w:r w:rsidRPr="00B952AC">
          <w:t>.321, shall be configured so that it does not expire in the duration of the test.</w:t>
        </w:r>
      </w:ins>
    </w:p>
    <w:p w14:paraId="5954A47F" w14:textId="77777777" w:rsidR="007C2C5F" w:rsidRPr="00B952AC" w:rsidRDefault="007C2C5F" w:rsidP="007C2C5F">
      <w:pPr>
        <w:pStyle w:val="TH"/>
        <w:rPr>
          <w:ins w:id="598" w:author="Li, Qiming" w:date="2018-10-12T00:34:00Z"/>
          <w:lang w:eastAsia="zh-CN"/>
        </w:rPr>
      </w:pPr>
      <w:ins w:id="599" w:author="Li, Qiming" w:date="2018-10-12T00:34:00Z">
        <w:r w:rsidRPr="00B952AC">
          <w:t>Table A.</w:t>
        </w:r>
        <w:r>
          <w:t>5.4.3.2</w:t>
        </w:r>
        <w:r w:rsidRPr="00B952AC">
          <w:t xml:space="preserve">-1: </w:t>
        </w:r>
        <w:r>
          <w:t xml:space="preserve">Timing advance supported 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C2C5F" w:rsidRPr="003F514D" w14:paraId="15E9E9FD" w14:textId="77777777" w:rsidTr="004D327C">
        <w:trPr>
          <w:ins w:id="600" w:author="Li, Qiming" w:date="2018-10-12T00:34:00Z"/>
        </w:trPr>
        <w:tc>
          <w:tcPr>
            <w:tcW w:w="2330" w:type="dxa"/>
            <w:shd w:val="clear" w:color="auto" w:fill="auto"/>
          </w:tcPr>
          <w:p w14:paraId="1F378AA9" w14:textId="77777777" w:rsidR="007C2C5F" w:rsidRPr="00C95292" w:rsidRDefault="007C2C5F" w:rsidP="004D327C">
            <w:pPr>
              <w:rPr>
                <w:ins w:id="601" w:author="Li, Qiming" w:date="2018-10-12T00:34:00Z"/>
                <w:b/>
              </w:rPr>
            </w:pPr>
            <w:ins w:id="602" w:author="Li, Qiming" w:date="2018-10-12T00:34:00Z">
              <w:r>
                <w:rPr>
                  <w:b/>
                </w:rPr>
                <w:t>Config</w:t>
              </w:r>
            </w:ins>
          </w:p>
        </w:tc>
        <w:tc>
          <w:tcPr>
            <w:tcW w:w="7299" w:type="dxa"/>
            <w:shd w:val="clear" w:color="auto" w:fill="auto"/>
          </w:tcPr>
          <w:p w14:paraId="30CF25CD" w14:textId="77777777" w:rsidR="007C2C5F" w:rsidRPr="00C95292" w:rsidRDefault="007C2C5F" w:rsidP="004D327C">
            <w:pPr>
              <w:rPr>
                <w:ins w:id="603" w:author="Li, Qiming" w:date="2018-10-12T00:34:00Z"/>
                <w:b/>
              </w:rPr>
            </w:pPr>
            <w:ins w:id="604" w:author="Li, Qiming" w:date="2018-10-12T00:34:00Z">
              <w:r w:rsidRPr="00C95292">
                <w:rPr>
                  <w:b/>
                </w:rPr>
                <w:t>Description</w:t>
              </w:r>
            </w:ins>
          </w:p>
        </w:tc>
      </w:tr>
      <w:tr w:rsidR="007C2C5F" w:rsidRPr="003F514D" w14:paraId="3683E7A1" w14:textId="77777777" w:rsidTr="004D327C">
        <w:trPr>
          <w:ins w:id="605" w:author="Li, Qiming" w:date="2018-10-12T00:34:00Z"/>
        </w:trPr>
        <w:tc>
          <w:tcPr>
            <w:tcW w:w="2330" w:type="dxa"/>
            <w:shd w:val="clear" w:color="auto" w:fill="auto"/>
          </w:tcPr>
          <w:p w14:paraId="49C25172" w14:textId="77777777" w:rsidR="007C2C5F" w:rsidRPr="00C95292" w:rsidRDefault="007C2C5F" w:rsidP="004D327C">
            <w:pPr>
              <w:rPr>
                <w:ins w:id="606" w:author="Li, Qiming" w:date="2018-10-12T00:34:00Z"/>
              </w:rPr>
            </w:pPr>
            <w:ins w:id="607" w:author="Li, Qiming" w:date="2018-10-12T00:34:00Z">
              <w:r>
                <w:t>1</w:t>
              </w:r>
            </w:ins>
          </w:p>
        </w:tc>
        <w:tc>
          <w:tcPr>
            <w:tcW w:w="7299" w:type="dxa"/>
            <w:shd w:val="clear" w:color="auto" w:fill="auto"/>
          </w:tcPr>
          <w:p w14:paraId="3EBB67A5" w14:textId="77777777" w:rsidR="007C2C5F" w:rsidRPr="00C95292" w:rsidRDefault="007C2C5F" w:rsidP="004D327C">
            <w:pPr>
              <w:rPr>
                <w:ins w:id="608" w:author="Li, Qiming" w:date="2018-10-12T00:34:00Z"/>
              </w:rPr>
            </w:pPr>
            <w:ins w:id="609" w:author="Li, Qiming" w:date="2018-10-12T00:34:00Z">
              <w:r w:rsidRPr="00C95292">
                <w:t xml:space="preserve">LTE FDD, NR </w:t>
              </w:r>
              <w:r>
                <w:t>120</w:t>
              </w:r>
              <w:r w:rsidRPr="00C95292">
                <w:t xml:space="preserve"> kHz SSB SCS, 1</w:t>
              </w:r>
              <w:r>
                <w:t>0</w:t>
              </w:r>
              <w:r w:rsidRPr="00C95292">
                <w:t>0MHz bandwidth, TDD duplex mode</w:t>
              </w:r>
            </w:ins>
          </w:p>
        </w:tc>
      </w:tr>
      <w:tr w:rsidR="007C2C5F" w:rsidRPr="003F514D" w14:paraId="6988A6D9" w14:textId="77777777" w:rsidTr="004D327C">
        <w:trPr>
          <w:ins w:id="610" w:author="Li, Qiming" w:date="2018-10-12T00:34:00Z"/>
        </w:trPr>
        <w:tc>
          <w:tcPr>
            <w:tcW w:w="2330" w:type="dxa"/>
            <w:shd w:val="clear" w:color="auto" w:fill="auto"/>
          </w:tcPr>
          <w:p w14:paraId="7D59D849" w14:textId="77777777" w:rsidR="007C2C5F" w:rsidRPr="00C95292" w:rsidRDefault="007C2C5F" w:rsidP="004D327C">
            <w:pPr>
              <w:rPr>
                <w:ins w:id="611" w:author="Li, Qiming" w:date="2018-10-12T00:34:00Z"/>
              </w:rPr>
            </w:pPr>
            <w:ins w:id="612" w:author="Li, Qiming" w:date="2018-10-12T00:34:00Z">
              <w:r>
                <w:t>2</w:t>
              </w:r>
            </w:ins>
          </w:p>
        </w:tc>
        <w:tc>
          <w:tcPr>
            <w:tcW w:w="7299" w:type="dxa"/>
            <w:shd w:val="clear" w:color="auto" w:fill="auto"/>
          </w:tcPr>
          <w:p w14:paraId="7ACB6FB0" w14:textId="77777777" w:rsidR="007C2C5F" w:rsidRPr="00C95292" w:rsidRDefault="007C2C5F" w:rsidP="004D327C">
            <w:pPr>
              <w:rPr>
                <w:ins w:id="613" w:author="Li, Qiming" w:date="2018-10-12T00:34:00Z"/>
              </w:rPr>
            </w:pPr>
            <w:ins w:id="614" w:author="Li, Qiming" w:date="2018-10-12T00:34:00Z">
              <w:r>
                <w:t>LTE TDD, NR 120 kHz SSB SCS, 10</w:t>
              </w:r>
              <w:r w:rsidRPr="00C95292">
                <w:t>0MHz bandwidth, TDD duplex mode</w:t>
              </w:r>
            </w:ins>
          </w:p>
        </w:tc>
      </w:tr>
      <w:tr w:rsidR="007C2C5F" w:rsidRPr="003F514D" w14:paraId="552DD1F1" w14:textId="77777777" w:rsidTr="004D327C">
        <w:trPr>
          <w:ins w:id="615" w:author="Li, Qiming" w:date="2018-10-12T00:34:00Z"/>
        </w:trPr>
        <w:tc>
          <w:tcPr>
            <w:tcW w:w="9629" w:type="dxa"/>
            <w:gridSpan w:val="2"/>
            <w:shd w:val="clear" w:color="auto" w:fill="auto"/>
          </w:tcPr>
          <w:p w14:paraId="3A75D309" w14:textId="77777777" w:rsidR="007C2C5F" w:rsidRPr="00C95292" w:rsidRDefault="007C2C5F" w:rsidP="004D327C">
            <w:pPr>
              <w:rPr>
                <w:ins w:id="616" w:author="Li, Qiming" w:date="2018-10-12T00:34:00Z"/>
              </w:rPr>
            </w:pPr>
            <w:ins w:id="617" w:author="Li, Qiming" w:date="2018-10-12T00:34:00Z">
              <w:r w:rsidRPr="00C95292">
                <w:t xml:space="preserve">Note: The UE is only required to </w:t>
              </w:r>
              <w:r>
                <w:t>be tested</w:t>
              </w:r>
              <w:r w:rsidRPr="00C95292">
                <w:t xml:space="preserve"> in one of the supported test configurations</w:t>
              </w:r>
            </w:ins>
          </w:p>
        </w:tc>
      </w:tr>
    </w:tbl>
    <w:p w14:paraId="59DBE3F0" w14:textId="77777777" w:rsidR="007C2C5F" w:rsidRDefault="007C2C5F" w:rsidP="007C2C5F">
      <w:pPr>
        <w:rPr>
          <w:ins w:id="618" w:author="Li, Qiming" w:date="2018-10-12T00:34:00Z"/>
        </w:rPr>
      </w:pPr>
    </w:p>
    <w:p w14:paraId="63C462C6" w14:textId="77777777" w:rsidR="007C2C5F" w:rsidRDefault="007C2C5F" w:rsidP="007C2C5F">
      <w:pPr>
        <w:pStyle w:val="TH"/>
        <w:rPr>
          <w:ins w:id="619" w:author="Li, Qiming" w:date="2018-10-12T00:34:00Z"/>
          <w:rFonts w:ascii="Calibri" w:eastAsia="Calibri" w:hAnsi="Calibri"/>
          <w:sz w:val="22"/>
          <w:szCs w:val="22"/>
        </w:rPr>
      </w:pPr>
      <w:ins w:id="620" w:author="Li, Qiming" w:date="2018-10-12T00:34:00Z">
        <w:r>
          <w:t>Table A.5.4.3.2</w:t>
        </w:r>
        <w:r w:rsidRPr="00B952AC">
          <w:t>-</w:t>
        </w:r>
        <w:r>
          <w:t>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C2C5F" w:rsidRPr="00B952AC" w14:paraId="13603DB3" w14:textId="77777777" w:rsidTr="004D327C">
        <w:trPr>
          <w:cantSplit/>
          <w:jc w:val="center"/>
          <w:ins w:id="621" w:author="Li, Qiming" w:date="2018-10-12T00:34:00Z"/>
        </w:trPr>
        <w:tc>
          <w:tcPr>
            <w:tcW w:w="2543" w:type="dxa"/>
          </w:tcPr>
          <w:p w14:paraId="000E380D" w14:textId="77777777" w:rsidR="007C2C5F" w:rsidRPr="00B952AC" w:rsidRDefault="007C2C5F" w:rsidP="004D327C">
            <w:pPr>
              <w:pStyle w:val="TAH"/>
              <w:rPr>
                <w:ins w:id="622" w:author="Li, Qiming" w:date="2018-10-12T00:34:00Z"/>
                <w:rFonts w:cs="Arial"/>
              </w:rPr>
            </w:pPr>
            <w:ins w:id="623" w:author="Li, Qiming" w:date="2018-10-12T00:34:00Z">
              <w:r w:rsidRPr="00B952AC">
                <w:rPr>
                  <w:rFonts w:cs="v3.7.0"/>
                </w:rPr>
                <w:t>Parameter</w:t>
              </w:r>
            </w:ins>
          </w:p>
        </w:tc>
        <w:tc>
          <w:tcPr>
            <w:tcW w:w="566" w:type="dxa"/>
          </w:tcPr>
          <w:p w14:paraId="3C88F056" w14:textId="77777777" w:rsidR="007C2C5F" w:rsidRPr="00B952AC" w:rsidRDefault="007C2C5F" w:rsidP="004D327C">
            <w:pPr>
              <w:pStyle w:val="TAH"/>
              <w:rPr>
                <w:ins w:id="624" w:author="Li, Qiming" w:date="2018-10-12T00:34:00Z"/>
                <w:rFonts w:cs="Arial"/>
              </w:rPr>
            </w:pPr>
            <w:ins w:id="625" w:author="Li, Qiming" w:date="2018-10-12T00:34:00Z">
              <w:r w:rsidRPr="00B952AC">
                <w:rPr>
                  <w:rFonts w:cs="v3.7.0"/>
                </w:rPr>
                <w:t>Unit</w:t>
              </w:r>
            </w:ins>
          </w:p>
        </w:tc>
        <w:tc>
          <w:tcPr>
            <w:tcW w:w="3248" w:type="dxa"/>
          </w:tcPr>
          <w:p w14:paraId="6C78F420" w14:textId="77777777" w:rsidR="007C2C5F" w:rsidRPr="00B952AC" w:rsidRDefault="007C2C5F" w:rsidP="004D327C">
            <w:pPr>
              <w:pStyle w:val="TAH"/>
              <w:rPr>
                <w:ins w:id="626" w:author="Li, Qiming" w:date="2018-10-12T00:34:00Z"/>
                <w:rFonts w:cs="Arial"/>
              </w:rPr>
            </w:pPr>
            <w:ins w:id="627" w:author="Li, Qiming" w:date="2018-10-12T00:34:00Z">
              <w:r w:rsidRPr="00B952AC">
                <w:rPr>
                  <w:rFonts w:cs="v3.7.0"/>
                </w:rPr>
                <w:t>Value</w:t>
              </w:r>
            </w:ins>
          </w:p>
        </w:tc>
        <w:tc>
          <w:tcPr>
            <w:tcW w:w="3390" w:type="dxa"/>
          </w:tcPr>
          <w:p w14:paraId="773A51C7" w14:textId="77777777" w:rsidR="007C2C5F" w:rsidRPr="00B952AC" w:rsidRDefault="007C2C5F" w:rsidP="004D327C">
            <w:pPr>
              <w:pStyle w:val="TAH"/>
              <w:rPr>
                <w:ins w:id="628" w:author="Li, Qiming" w:date="2018-10-12T00:34:00Z"/>
                <w:rFonts w:cs="Arial"/>
              </w:rPr>
            </w:pPr>
            <w:ins w:id="629" w:author="Li, Qiming" w:date="2018-10-12T00:34:00Z">
              <w:r w:rsidRPr="00B952AC">
                <w:rPr>
                  <w:rFonts w:cs="v3.7.0"/>
                </w:rPr>
                <w:t>Comment</w:t>
              </w:r>
            </w:ins>
          </w:p>
        </w:tc>
      </w:tr>
      <w:tr w:rsidR="007C2C5F" w:rsidRPr="00B952AC" w14:paraId="39CBCC90" w14:textId="77777777" w:rsidTr="004D327C">
        <w:trPr>
          <w:cantSplit/>
          <w:jc w:val="center"/>
          <w:ins w:id="630" w:author="Li, Qiming" w:date="2018-10-12T00:34:00Z"/>
        </w:trPr>
        <w:tc>
          <w:tcPr>
            <w:tcW w:w="2543" w:type="dxa"/>
          </w:tcPr>
          <w:p w14:paraId="6E2BBFFC" w14:textId="77777777" w:rsidR="007C2C5F" w:rsidRPr="005E4279" w:rsidRDefault="007C2C5F" w:rsidP="004D327C">
            <w:pPr>
              <w:pStyle w:val="TAH"/>
              <w:rPr>
                <w:ins w:id="631" w:author="Li, Qiming" w:date="2018-10-12T00:34:00Z"/>
                <w:rFonts w:cs="v3.7.0"/>
                <w:b w:val="0"/>
              </w:rPr>
            </w:pPr>
            <w:ins w:id="632" w:author="Li, Qiming" w:date="2018-10-12T00:34:00Z">
              <w:r w:rsidRPr="005E4279">
                <w:rPr>
                  <w:rFonts w:cs="v3.7.0"/>
                  <w:b w:val="0"/>
                </w:rPr>
                <w:t>RF channel number</w:t>
              </w:r>
            </w:ins>
          </w:p>
        </w:tc>
        <w:tc>
          <w:tcPr>
            <w:tcW w:w="566" w:type="dxa"/>
          </w:tcPr>
          <w:p w14:paraId="1F711D16" w14:textId="77777777" w:rsidR="007C2C5F" w:rsidRPr="00B952AC" w:rsidRDefault="007C2C5F" w:rsidP="004D327C">
            <w:pPr>
              <w:pStyle w:val="TAH"/>
              <w:rPr>
                <w:ins w:id="633" w:author="Li, Qiming" w:date="2018-10-12T00:34:00Z"/>
                <w:rFonts w:cs="v3.7.0"/>
              </w:rPr>
            </w:pPr>
          </w:p>
        </w:tc>
        <w:tc>
          <w:tcPr>
            <w:tcW w:w="3248" w:type="dxa"/>
          </w:tcPr>
          <w:p w14:paraId="51759641" w14:textId="77777777" w:rsidR="007C2C5F" w:rsidRPr="00A45733" w:rsidRDefault="007C2C5F" w:rsidP="004D327C">
            <w:pPr>
              <w:pStyle w:val="TAH"/>
              <w:rPr>
                <w:ins w:id="634" w:author="Li, Qiming" w:date="2018-10-12T00:34:00Z"/>
                <w:rFonts w:cs="v3.7.0"/>
                <w:b w:val="0"/>
              </w:rPr>
            </w:pPr>
            <w:ins w:id="635" w:author="Li, Qiming" w:date="2018-10-12T00:34:00Z">
              <w:r w:rsidRPr="00A45733">
                <w:rPr>
                  <w:rFonts w:cs="v3.7.0"/>
                  <w:b w:val="0"/>
                </w:rPr>
                <w:t>Cell 1: 1</w:t>
              </w:r>
            </w:ins>
          </w:p>
          <w:p w14:paraId="27121D79" w14:textId="77777777" w:rsidR="007C2C5F" w:rsidRPr="00A45733" w:rsidRDefault="007C2C5F" w:rsidP="004D327C">
            <w:pPr>
              <w:pStyle w:val="TAH"/>
              <w:rPr>
                <w:ins w:id="636" w:author="Li, Qiming" w:date="2018-10-12T00:34:00Z"/>
                <w:rFonts w:cs="v3.7.0"/>
                <w:b w:val="0"/>
              </w:rPr>
            </w:pPr>
            <w:ins w:id="637" w:author="Li, Qiming" w:date="2018-10-12T00:34:00Z">
              <w:r w:rsidRPr="00A45733">
                <w:rPr>
                  <w:rFonts w:cs="v3.7.0"/>
                  <w:b w:val="0"/>
                </w:rPr>
                <w:t>Cell 2: 2</w:t>
              </w:r>
            </w:ins>
          </w:p>
        </w:tc>
        <w:tc>
          <w:tcPr>
            <w:tcW w:w="3390" w:type="dxa"/>
          </w:tcPr>
          <w:p w14:paraId="7D0166F9" w14:textId="77777777" w:rsidR="007C2C5F" w:rsidRPr="00A45733" w:rsidRDefault="007C2C5F" w:rsidP="004D327C">
            <w:pPr>
              <w:pStyle w:val="TAH"/>
              <w:rPr>
                <w:ins w:id="638" w:author="Li, Qiming" w:date="2018-10-12T00:34:00Z"/>
                <w:rFonts w:cs="v3.7.0"/>
                <w:b w:val="0"/>
              </w:rPr>
            </w:pPr>
            <w:ins w:id="639" w:author="Li, Qiming" w:date="2018-10-12T00:34:00Z">
              <w:r w:rsidRPr="00A45733">
                <w:rPr>
                  <w:rFonts w:cs="v3.7.0"/>
                  <w:b w:val="0"/>
                </w:rPr>
                <w:t>1 for E-UTRAN PCell</w:t>
              </w:r>
            </w:ins>
          </w:p>
          <w:p w14:paraId="39D84B41" w14:textId="77777777" w:rsidR="007C2C5F" w:rsidRPr="00A45733" w:rsidRDefault="007C2C5F" w:rsidP="004D327C">
            <w:pPr>
              <w:pStyle w:val="TAH"/>
              <w:rPr>
                <w:ins w:id="640" w:author="Li, Qiming" w:date="2018-10-12T00:34:00Z"/>
                <w:rFonts w:cs="v3.7.0"/>
                <w:b w:val="0"/>
              </w:rPr>
            </w:pPr>
            <w:ins w:id="641" w:author="Li, Qiming" w:date="2018-10-12T00:34:00Z">
              <w:r w:rsidRPr="00A45733">
                <w:rPr>
                  <w:rFonts w:cs="v3.7.0"/>
                  <w:b w:val="0"/>
                </w:rPr>
                <w:t>2 for NR PSCell</w:t>
              </w:r>
            </w:ins>
          </w:p>
        </w:tc>
      </w:tr>
      <w:tr w:rsidR="007C2C5F" w:rsidRPr="00B952AC" w14:paraId="72AC2EBE" w14:textId="77777777" w:rsidTr="004D327C">
        <w:trPr>
          <w:cantSplit/>
          <w:trHeight w:val="430"/>
          <w:jc w:val="center"/>
          <w:ins w:id="642" w:author="Li, Qiming" w:date="2018-10-12T00:34:00Z"/>
        </w:trPr>
        <w:tc>
          <w:tcPr>
            <w:tcW w:w="2543" w:type="dxa"/>
            <w:tcBorders>
              <w:bottom w:val="single" w:sz="4" w:space="0" w:color="auto"/>
            </w:tcBorders>
          </w:tcPr>
          <w:p w14:paraId="5A7382E2" w14:textId="77777777" w:rsidR="007C2C5F" w:rsidRPr="00B952AC" w:rsidRDefault="007C2C5F" w:rsidP="004D327C">
            <w:pPr>
              <w:pStyle w:val="TAL"/>
              <w:rPr>
                <w:ins w:id="643" w:author="Li, Qiming" w:date="2018-10-12T00:34:00Z"/>
                <w:rFonts w:cs="Arial"/>
              </w:rPr>
            </w:pPr>
            <w:ins w:id="644" w:author="Li, Qiming" w:date="2018-10-12T00:34: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14:paraId="1C70F863" w14:textId="77777777" w:rsidR="007C2C5F" w:rsidRPr="00B952AC" w:rsidRDefault="007C2C5F" w:rsidP="004D327C">
            <w:pPr>
              <w:pStyle w:val="TAL"/>
              <w:rPr>
                <w:ins w:id="645" w:author="Li, Qiming" w:date="2018-10-12T00:34:00Z"/>
                <w:rFonts w:cs="Arial"/>
              </w:rPr>
            </w:pPr>
          </w:p>
        </w:tc>
        <w:tc>
          <w:tcPr>
            <w:tcW w:w="3248" w:type="dxa"/>
            <w:tcBorders>
              <w:bottom w:val="single" w:sz="4" w:space="0" w:color="auto"/>
            </w:tcBorders>
          </w:tcPr>
          <w:p w14:paraId="34F5B11A" w14:textId="77777777" w:rsidR="007C2C5F" w:rsidRPr="00B952AC" w:rsidRDefault="007C2C5F" w:rsidP="004D327C">
            <w:pPr>
              <w:pStyle w:val="TAL"/>
              <w:rPr>
                <w:ins w:id="646" w:author="Li, Qiming" w:date="2018-10-12T00:34:00Z"/>
                <w:rFonts w:cs="Arial"/>
              </w:rPr>
            </w:pPr>
            <w:ins w:id="647" w:author="Li, Qiming" w:date="2018-10-12T00:34:00Z">
              <w:r w:rsidRPr="00B952AC">
                <w:rPr>
                  <w:rFonts w:cs="v3.7.0"/>
                </w:rPr>
                <w:t>31</w:t>
              </w:r>
            </w:ins>
          </w:p>
        </w:tc>
        <w:tc>
          <w:tcPr>
            <w:tcW w:w="3390" w:type="dxa"/>
            <w:tcBorders>
              <w:bottom w:val="single" w:sz="4" w:space="0" w:color="auto"/>
            </w:tcBorders>
          </w:tcPr>
          <w:p w14:paraId="509802B1" w14:textId="77777777" w:rsidR="007C2C5F" w:rsidRPr="00B952AC" w:rsidRDefault="007C2C5F" w:rsidP="004D327C">
            <w:pPr>
              <w:pStyle w:val="TAL"/>
              <w:rPr>
                <w:ins w:id="648" w:author="Li, Qiming" w:date="2018-10-12T00:34:00Z"/>
                <w:rFonts w:cs="Arial"/>
              </w:rPr>
            </w:pPr>
            <w:ins w:id="649" w:author="Li, Qiming" w:date="2018-10-12T00:34: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7C2C5F" w:rsidRPr="00B952AC" w14:paraId="1B80C7CF" w14:textId="77777777" w:rsidTr="004D327C">
        <w:trPr>
          <w:cantSplit/>
          <w:jc w:val="center"/>
          <w:ins w:id="650" w:author="Li, Qiming" w:date="2018-10-12T00:34:00Z"/>
        </w:trPr>
        <w:tc>
          <w:tcPr>
            <w:tcW w:w="2543" w:type="dxa"/>
          </w:tcPr>
          <w:p w14:paraId="528A252F" w14:textId="77777777" w:rsidR="007C2C5F" w:rsidRPr="00B952AC" w:rsidRDefault="007C2C5F" w:rsidP="004D327C">
            <w:pPr>
              <w:pStyle w:val="TAL"/>
              <w:rPr>
                <w:ins w:id="651" w:author="Li, Qiming" w:date="2018-10-12T00:34:00Z"/>
                <w:rFonts w:cs="Arial"/>
              </w:rPr>
            </w:pPr>
            <w:ins w:id="652" w:author="Li, Qiming" w:date="2018-10-12T00:34: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14:paraId="18C16726" w14:textId="77777777" w:rsidR="007C2C5F" w:rsidRPr="00B952AC" w:rsidRDefault="007C2C5F" w:rsidP="004D327C">
            <w:pPr>
              <w:pStyle w:val="TAL"/>
              <w:rPr>
                <w:ins w:id="653" w:author="Li, Qiming" w:date="2018-10-12T00:34:00Z"/>
                <w:rFonts w:cs="Arial"/>
              </w:rPr>
            </w:pPr>
          </w:p>
        </w:tc>
        <w:tc>
          <w:tcPr>
            <w:tcW w:w="3248" w:type="dxa"/>
          </w:tcPr>
          <w:p w14:paraId="4E9EE5EF" w14:textId="77777777" w:rsidR="007C2C5F" w:rsidRPr="00B952AC" w:rsidRDefault="007C2C5F" w:rsidP="004D327C">
            <w:pPr>
              <w:pStyle w:val="TAL"/>
              <w:rPr>
                <w:ins w:id="654" w:author="Li, Qiming" w:date="2018-10-12T00:34:00Z"/>
                <w:rFonts w:cs="Arial"/>
              </w:rPr>
            </w:pPr>
            <w:ins w:id="655" w:author="Li, Qiming" w:date="2018-10-12T00:34:00Z">
              <w:r w:rsidRPr="00B952AC">
                <w:rPr>
                  <w:rFonts w:cs="v3.7.0"/>
                </w:rPr>
                <w:t>39</w:t>
              </w:r>
            </w:ins>
          </w:p>
        </w:tc>
        <w:tc>
          <w:tcPr>
            <w:tcW w:w="3390" w:type="dxa"/>
          </w:tcPr>
          <w:p w14:paraId="40E7E674" w14:textId="77777777" w:rsidR="007C2C5F" w:rsidRPr="00B952AC" w:rsidRDefault="007C2C5F" w:rsidP="004D327C">
            <w:pPr>
              <w:pStyle w:val="TAL"/>
              <w:rPr>
                <w:ins w:id="656" w:author="Li, Qiming" w:date="2018-10-12T00:34:00Z"/>
                <w:rFonts w:cs="Arial"/>
              </w:rPr>
            </w:pPr>
            <w:ins w:id="657" w:author="Li, Qiming" w:date="2018-10-12T00:34: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7C2C5F" w:rsidRPr="00B952AC" w14:paraId="37EFB217" w14:textId="77777777" w:rsidTr="004D327C">
        <w:trPr>
          <w:cantSplit/>
          <w:jc w:val="center"/>
          <w:ins w:id="658" w:author="Li, Qiming" w:date="2018-10-12T00:34:00Z"/>
        </w:trPr>
        <w:tc>
          <w:tcPr>
            <w:tcW w:w="2543" w:type="dxa"/>
          </w:tcPr>
          <w:p w14:paraId="367E179B" w14:textId="77777777" w:rsidR="007C2C5F" w:rsidRPr="00B952AC" w:rsidRDefault="007C2C5F" w:rsidP="004D327C">
            <w:pPr>
              <w:pStyle w:val="TAL"/>
              <w:rPr>
                <w:ins w:id="659" w:author="Li, Qiming" w:date="2018-10-12T00:34:00Z"/>
                <w:rFonts w:cs="Arial"/>
              </w:rPr>
            </w:pPr>
            <w:ins w:id="660" w:author="Li, Qiming" w:date="2018-10-12T00:34:00Z">
              <w:r w:rsidRPr="00B952AC">
                <w:rPr>
                  <w:rFonts w:cs="v3.7.0"/>
                </w:rPr>
                <w:t>T1</w:t>
              </w:r>
            </w:ins>
          </w:p>
        </w:tc>
        <w:tc>
          <w:tcPr>
            <w:tcW w:w="566" w:type="dxa"/>
          </w:tcPr>
          <w:p w14:paraId="1E5C731F" w14:textId="77777777" w:rsidR="007C2C5F" w:rsidRPr="00B952AC" w:rsidRDefault="007C2C5F" w:rsidP="004D327C">
            <w:pPr>
              <w:pStyle w:val="TAL"/>
              <w:rPr>
                <w:ins w:id="661" w:author="Li, Qiming" w:date="2018-10-12T00:34:00Z"/>
                <w:rFonts w:cs="Arial"/>
              </w:rPr>
            </w:pPr>
            <w:ins w:id="662" w:author="Li, Qiming" w:date="2018-10-12T00:34:00Z">
              <w:r w:rsidRPr="00B952AC">
                <w:rPr>
                  <w:rFonts w:cs="v3.7.0"/>
                </w:rPr>
                <w:t>s</w:t>
              </w:r>
            </w:ins>
          </w:p>
        </w:tc>
        <w:tc>
          <w:tcPr>
            <w:tcW w:w="3248" w:type="dxa"/>
          </w:tcPr>
          <w:p w14:paraId="5BB92F9F" w14:textId="77777777" w:rsidR="007C2C5F" w:rsidRPr="00B952AC" w:rsidRDefault="007C2C5F" w:rsidP="004D327C">
            <w:pPr>
              <w:pStyle w:val="TAL"/>
              <w:rPr>
                <w:ins w:id="663" w:author="Li, Qiming" w:date="2018-10-12T00:34:00Z"/>
                <w:rFonts w:cs="Arial"/>
              </w:rPr>
            </w:pPr>
            <w:ins w:id="664" w:author="Li, Qiming" w:date="2018-10-12T00:34:00Z">
              <w:r w:rsidRPr="00B952AC">
                <w:rPr>
                  <w:rFonts w:cs="v3.7.0"/>
                </w:rPr>
                <w:t>5</w:t>
              </w:r>
            </w:ins>
          </w:p>
        </w:tc>
        <w:tc>
          <w:tcPr>
            <w:tcW w:w="3390" w:type="dxa"/>
          </w:tcPr>
          <w:p w14:paraId="6A64CBEA" w14:textId="77777777" w:rsidR="007C2C5F" w:rsidRPr="00B952AC" w:rsidRDefault="007C2C5F" w:rsidP="004D327C">
            <w:pPr>
              <w:pStyle w:val="TAL"/>
              <w:rPr>
                <w:ins w:id="665" w:author="Li, Qiming" w:date="2018-10-12T00:34:00Z"/>
                <w:rFonts w:cs="Arial"/>
              </w:rPr>
            </w:pPr>
          </w:p>
        </w:tc>
      </w:tr>
      <w:tr w:rsidR="007C2C5F" w:rsidRPr="00B952AC" w14:paraId="4F1F8ACB" w14:textId="77777777" w:rsidTr="004D327C">
        <w:trPr>
          <w:cantSplit/>
          <w:jc w:val="center"/>
          <w:ins w:id="666" w:author="Li, Qiming" w:date="2018-10-12T00:34:00Z"/>
        </w:trPr>
        <w:tc>
          <w:tcPr>
            <w:tcW w:w="2543" w:type="dxa"/>
          </w:tcPr>
          <w:p w14:paraId="018FED48" w14:textId="77777777" w:rsidR="007C2C5F" w:rsidRPr="00B952AC" w:rsidRDefault="007C2C5F" w:rsidP="004D327C">
            <w:pPr>
              <w:pStyle w:val="TAL"/>
              <w:rPr>
                <w:ins w:id="667" w:author="Li, Qiming" w:date="2018-10-12T00:34:00Z"/>
                <w:rFonts w:cs="Arial"/>
              </w:rPr>
            </w:pPr>
            <w:ins w:id="668" w:author="Li, Qiming" w:date="2018-10-12T00:34:00Z">
              <w:r w:rsidRPr="00B952AC">
                <w:rPr>
                  <w:rFonts w:cs="v3.7.0"/>
                </w:rPr>
                <w:t>T2</w:t>
              </w:r>
            </w:ins>
          </w:p>
        </w:tc>
        <w:tc>
          <w:tcPr>
            <w:tcW w:w="566" w:type="dxa"/>
          </w:tcPr>
          <w:p w14:paraId="098E9D3B" w14:textId="77777777" w:rsidR="007C2C5F" w:rsidRPr="00B952AC" w:rsidRDefault="007C2C5F" w:rsidP="004D327C">
            <w:pPr>
              <w:pStyle w:val="TAL"/>
              <w:rPr>
                <w:ins w:id="669" w:author="Li, Qiming" w:date="2018-10-12T00:34:00Z"/>
                <w:rFonts w:cs="Arial"/>
              </w:rPr>
            </w:pPr>
            <w:ins w:id="670" w:author="Li, Qiming" w:date="2018-10-12T00:34:00Z">
              <w:r w:rsidRPr="00B952AC">
                <w:rPr>
                  <w:rFonts w:cs="v3.7.0"/>
                </w:rPr>
                <w:t>s</w:t>
              </w:r>
            </w:ins>
          </w:p>
        </w:tc>
        <w:tc>
          <w:tcPr>
            <w:tcW w:w="3248" w:type="dxa"/>
          </w:tcPr>
          <w:p w14:paraId="3F328B25" w14:textId="77777777" w:rsidR="007C2C5F" w:rsidRPr="00B952AC" w:rsidRDefault="007C2C5F" w:rsidP="004D327C">
            <w:pPr>
              <w:pStyle w:val="TAL"/>
              <w:rPr>
                <w:ins w:id="671" w:author="Li, Qiming" w:date="2018-10-12T00:34:00Z"/>
                <w:rFonts w:cs="Arial"/>
              </w:rPr>
            </w:pPr>
            <w:ins w:id="672" w:author="Li, Qiming" w:date="2018-10-12T00:34:00Z">
              <w:r w:rsidRPr="00B952AC">
                <w:rPr>
                  <w:rFonts w:cs="v3.7.0"/>
                </w:rPr>
                <w:t>5</w:t>
              </w:r>
            </w:ins>
          </w:p>
        </w:tc>
        <w:tc>
          <w:tcPr>
            <w:tcW w:w="3390" w:type="dxa"/>
          </w:tcPr>
          <w:p w14:paraId="1110DDF4" w14:textId="77777777" w:rsidR="007C2C5F" w:rsidRPr="00B952AC" w:rsidRDefault="007C2C5F" w:rsidP="004D327C">
            <w:pPr>
              <w:pStyle w:val="TAL"/>
              <w:rPr>
                <w:ins w:id="673" w:author="Li, Qiming" w:date="2018-10-12T00:34:00Z"/>
                <w:rFonts w:cs="Arial"/>
              </w:rPr>
            </w:pPr>
          </w:p>
        </w:tc>
      </w:tr>
    </w:tbl>
    <w:p w14:paraId="081C6D95" w14:textId="77777777" w:rsidR="007C2C5F" w:rsidRDefault="007C2C5F" w:rsidP="007C2C5F">
      <w:pPr>
        <w:rPr>
          <w:ins w:id="674" w:author="Li, Qiming" w:date="2018-10-12T00:34:00Z"/>
        </w:rPr>
      </w:pPr>
    </w:p>
    <w:p w14:paraId="45A4ACD1" w14:textId="77777777" w:rsidR="007C2C5F" w:rsidRDefault="007C2C5F" w:rsidP="007C2C5F">
      <w:pPr>
        <w:pStyle w:val="TH"/>
        <w:rPr>
          <w:ins w:id="675" w:author="Li, Qiming" w:date="2018-10-12T00:34:00Z"/>
          <w:rFonts w:ascii="Calibri" w:eastAsia="Calibri" w:hAnsi="Calibri"/>
          <w:sz w:val="22"/>
          <w:szCs w:val="22"/>
        </w:rPr>
      </w:pPr>
      <w:ins w:id="676" w:author="Li, Qiming" w:date="2018-10-12T00:34:00Z">
        <w:r>
          <w:t>Table A.5.4.3.2</w:t>
        </w:r>
        <w:r w:rsidRPr="00B952AC">
          <w:t>-</w:t>
        </w:r>
        <w:r>
          <w:t>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7C2C5F" w14:paraId="59A2EB63" w14:textId="77777777" w:rsidTr="004D327C">
        <w:trPr>
          <w:jc w:val="center"/>
          <w:ins w:id="677" w:author="Li, Qiming" w:date="2018-10-12T00:34:00Z"/>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5986B6E6" w14:textId="77777777" w:rsidR="007C2C5F" w:rsidRPr="003F514D" w:rsidRDefault="007C2C5F" w:rsidP="004D327C">
            <w:pPr>
              <w:pStyle w:val="TAH"/>
              <w:rPr>
                <w:ins w:id="678" w:author="Li, Qiming" w:date="2018-10-12T00:34:00Z"/>
                <w:rFonts w:cs="Arial"/>
                <w:lang w:val="en-US"/>
              </w:rPr>
            </w:pPr>
            <w:ins w:id="679" w:author="Li, Qiming" w:date="2018-10-12T00:34:00Z">
              <w:r w:rsidRPr="003F514D">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2381C1" w14:textId="77777777" w:rsidR="007C2C5F" w:rsidRPr="003F514D" w:rsidRDefault="007C2C5F" w:rsidP="004D327C">
            <w:pPr>
              <w:pStyle w:val="TAH"/>
              <w:rPr>
                <w:ins w:id="680" w:author="Li, Qiming" w:date="2018-10-12T00:34:00Z"/>
                <w:rFonts w:cs="Arial"/>
                <w:lang w:val="en-US"/>
              </w:rPr>
            </w:pPr>
            <w:ins w:id="681" w:author="Li, Qiming" w:date="2018-10-12T00:34:00Z">
              <w:r w:rsidRPr="003F514D">
                <w:rPr>
                  <w:rFonts w:cs="Arial"/>
                  <w:lang w:val="en-US"/>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D3587AF" w14:textId="77777777" w:rsidR="007C2C5F" w:rsidRPr="003F514D" w:rsidRDefault="007C2C5F" w:rsidP="004D327C">
            <w:pPr>
              <w:pStyle w:val="TAH"/>
              <w:rPr>
                <w:ins w:id="682" w:author="Li, Qiming" w:date="2018-10-12T00:34:00Z"/>
                <w:rFonts w:cs="Arial"/>
                <w:lang w:val="en-US"/>
              </w:rPr>
            </w:pPr>
            <w:ins w:id="683" w:author="Li, Qiming" w:date="2018-10-12T00:34:00Z">
              <w:r>
                <w:rPr>
                  <w:rFonts w:cs="Arial"/>
                  <w:lang w:val="en-US"/>
                </w:rPr>
                <w:t>Test1</w:t>
              </w:r>
            </w:ins>
          </w:p>
        </w:tc>
      </w:tr>
      <w:tr w:rsidR="007C2C5F" w14:paraId="21B8F9DA" w14:textId="77777777" w:rsidTr="004D327C">
        <w:trPr>
          <w:jc w:val="center"/>
          <w:ins w:id="684" w:author="Li, Qiming" w:date="2018-10-12T00:34:00Z"/>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5A2D1240" w14:textId="77777777" w:rsidR="007C2C5F" w:rsidRPr="00046F03" w:rsidRDefault="007C2C5F" w:rsidP="004D327C">
            <w:pPr>
              <w:spacing w:after="0"/>
              <w:rPr>
                <w:ins w:id="685" w:author="Li, Qiming" w:date="2018-10-12T00:34: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20090" w14:textId="77777777" w:rsidR="007C2C5F" w:rsidRPr="00046F03" w:rsidRDefault="007C2C5F" w:rsidP="004D327C">
            <w:pPr>
              <w:spacing w:after="0"/>
              <w:rPr>
                <w:ins w:id="686" w:author="Li, Qiming" w:date="2018-10-12T00:34:00Z"/>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7C4996" w14:textId="77777777" w:rsidR="007C2C5F" w:rsidRPr="003F514D" w:rsidRDefault="007C2C5F" w:rsidP="004D327C">
            <w:pPr>
              <w:pStyle w:val="TAH"/>
              <w:rPr>
                <w:ins w:id="687" w:author="Li, Qiming" w:date="2018-10-12T00:34:00Z"/>
                <w:rFonts w:cs="Arial"/>
                <w:lang w:val="en-US"/>
              </w:rPr>
            </w:pPr>
            <w:ins w:id="688" w:author="Li, Qiming" w:date="2018-10-12T00:34:00Z">
              <w:r>
                <w:rPr>
                  <w:rFonts w:cs="Arial"/>
                  <w:lang w:val="en-US"/>
                </w:rP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401FDEF3" w14:textId="77777777" w:rsidR="007C2C5F" w:rsidRPr="003F514D" w:rsidRDefault="007C2C5F" w:rsidP="004D327C">
            <w:pPr>
              <w:pStyle w:val="TAH"/>
              <w:rPr>
                <w:ins w:id="689" w:author="Li, Qiming" w:date="2018-10-12T00:34:00Z"/>
                <w:rFonts w:cs="Arial"/>
                <w:lang w:val="en-US"/>
              </w:rPr>
            </w:pPr>
            <w:ins w:id="690" w:author="Li, Qiming" w:date="2018-10-12T00:34:00Z">
              <w:r>
                <w:rPr>
                  <w:rFonts w:cs="Arial"/>
                  <w:lang w:val="en-US"/>
                </w:rPr>
                <w:t>T2</w:t>
              </w:r>
            </w:ins>
          </w:p>
        </w:tc>
      </w:tr>
      <w:tr w:rsidR="007C2C5F" w14:paraId="212E2EAE" w14:textId="77777777" w:rsidTr="004D327C">
        <w:trPr>
          <w:trHeight w:val="42"/>
          <w:jc w:val="center"/>
          <w:ins w:id="691" w:author="Li, Qiming" w:date="2018-10-12T00:34:00Z"/>
        </w:trPr>
        <w:tc>
          <w:tcPr>
            <w:tcW w:w="3805" w:type="dxa"/>
            <w:tcBorders>
              <w:top w:val="single" w:sz="4" w:space="0" w:color="auto"/>
              <w:left w:val="single" w:sz="4" w:space="0" w:color="auto"/>
              <w:right w:val="single" w:sz="4" w:space="0" w:color="auto"/>
            </w:tcBorders>
            <w:vAlign w:val="center"/>
          </w:tcPr>
          <w:p w14:paraId="5055F769" w14:textId="77777777" w:rsidR="007C2C5F" w:rsidRPr="003F514D" w:rsidRDefault="007C2C5F" w:rsidP="004D327C">
            <w:pPr>
              <w:pStyle w:val="TAL"/>
              <w:rPr>
                <w:ins w:id="692" w:author="Li, Qiming" w:date="2018-10-12T00:34:00Z"/>
                <w:rFonts w:cs="Arial"/>
                <w:lang w:val="en-US"/>
              </w:rPr>
            </w:pPr>
            <w:ins w:id="693" w:author="Li, Qiming" w:date="2018-10-12T00:34:00Z">
              <w:r w:rsidRPr="003F514D">
                <w:rPr>
                  <w:rFonts w:cs="Arial"/>
                  <w:lang w:val="en-US"/>
                </w:rPr>
                <w:lastRenderedPageBreak/>
                <w:t>Duplex mode</w:t>
              </w:r>
            </w:ins>
          </w:p>
        </w:tc>
        <w:tc>
          <w:tcPr>
            <w:tcW w:w="1134" w:type="dxa"/>
            <w:tcBorders>
              <w:top w:val="single" w:sz="4" w:space="0" w:color="auto"/>
              <w:left w:val="single" w:sz="4" w:space="0" w:color="auto"/>
              <w:right w:val="single" w:sz="4" w:space="0" w:color="auto"/>
            </w:tcBorders>
            <w:vAlign w:val="center"/>
          </w:tcPr>
          <w:p w14:paraId="0D016179" w14:textId="77777777" w:rsidR="007C2C5F" w:rsidRPr="003F514D" w:rsidRDefault="007C2C5F" w:rsidP="004D327C">
            <w:pPr>
              <w:pStyle w:val="TAC"/>
              <w:ind w:left="57" w:hanging="57"/>
              <w:rPr>
                <w:ins w:id="694" w:author="Li, Qiming" w:date="2018-10-12T00:34:00Z"/>
                <w:rFonts w:cs="Arial"/>
                <w:lang w:val="en-US"/>
              </w:rPr>
            </w:pPr>
          </w:p>
        </w:tc>
        <w:tc>
          <w:tcPr>
            <w:tcW w:w="4655" w:type="dxa"/>
            <w:gridSpan w:val="2"/>
            <w:tcBorders>
              <w:top w:val="single" w:sz="4" w:space="0" w:color="auto"/>
              <w:left w:val="single" w:sz="4" w:space="0" w:color="auto"/>
              <w:right w:val="single" w:sz="4" w:space="0" w:color="auto"/>
            </w:tcBorders>
          </w:tcPr>
          <w:p w14:paraId="090508C5" w14:textId="77777777" w:rsidR="007C2C5F" w:rsidRPr="004D327C" w:rsidRDefault="007C2C5F" w:rsidP="004D327C">
            <w:pPr>
              <w:pStyle w:val="TAC"/>
              <w:rPr>
                <w:ins w:id="695" w:author="Li, Qiming" w:date="2018-10-12T00:34:00Z"/>
                <w:rFonts w:cs="Arial"/>
                <w:lang w:val="en-US"/>
              </w:rPr>
            </w:pPr>
            <w:ins w:id="696" w:author="Li, Qiming" w:date="2018-10-12T00:34:00Z">
              <w:r w:rsidRPr="004D327C">
                <w:rPr>
                  <w:rFonts w:cs="Arial"/>
                  <w:lang w:val="en-US"/>
                </w:rPr>
                <w:t>TDD</w:t>
              </w:r>
            </w:ins>
          </w:p>
        </w:tc>
      </w:tr>
      <w:tr w:rsidR="007C2C5F" w14:paraId="2B81D2D6" w14:textId="77777777" w:rsidTr="004D327C">
        <w:trPr>
          <w:trHeight w:val="42"/>
          <w:jc w:val="center"/>
          <w:ins w:id="697" w:author="Li, Qiming" w:date="2018-10-12T00:34:00Z"/>
        </w:trPr>
        <w:tc>
          <w:tcPr>
            <w:tcW w:w="3805" w:type="dxa"/>
            <w:tcBorders>
              <w:top w:val="single" w:sz="4" w:space="0" w:color="auto"/>
              <w:left w:val="single" w:sz="4" w:space="0" w:color="auto"/>
              <w:right w:val="single" w:sz="4" w:space="0" w:color="auto"/>
            </w:tcBorders>
            <w:vAlign w:val="center"/>
          </w:tcPr>
          <w:p w14:paraId="03C19D22" w14:textId="77777777" w:rsidR="007C2C5F" w:rsidRPr="003F514D" w:rsidRDefault="007C2C5F" w:rsidP="004D327C">
            <w:pPr>
              <w:pStyle w:val="TAL"/>
              <w:rPr>
                <w:ins w:id="698" w:author="Li, Qiming" w:date="2018-10-12T00:34:00Z"/>
                <w:rFonts w:cs="Arial"/>
                <w:lang w:val="en-US"/>
              </w:rPr>
            </w:pPr>
            <w:ins w:id="699" w:author="Li, Qiming" w:date="2018-10-12T00:34:00Z">
              <w:r w:rsidRPr="003F514D">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14:paraId="35B5E59D" w14:textId="77777777" w:rsidR="007C2C5F" w:rsidRPr="003F514D" w:rsidRDefault="007C2C5F" w:rsidP="004D327C">
            <w:pPr>
              <w:pStyle w:val="TAC"/>
              <w:rPr>
                <w:ins w:id="700" w:author="Li, Qiming" w:date="2018-10-12T00:34: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1E367DB9" w14:textId="77777777" w:rsidR="007C2C5F" w:rsidRPr="004D327C" w:rsidRDefault="007C2C5F" w:rsidP="004D327C">
            <w:pPr>
              <w:keepNext/>
              <w:keepLines/>
              <w:spacing w:after="0"/>
              <w:jc w:val="center"/>
              <w:rPr>
                <w:ins w:id="701" w:author="Li, Qiming" w:date="2018-10-12T00:34:00Z"/>
                <w:rFonts w:ascii="Arial" w:eastAsia="Times New Roman" w:hAnsi="Arial" w:cs="Arial"/>
                <w:sz w:val="18"/>
                <w:lang w:val="en-US"/>
              </w:rPr>
            </w:pPr>
            <w:ins w:id="702" w:author="Li, Qiming" w:date="2018-10-12T00:34:00Z">
              <w:r>
                <w:rPr>
                  <w:rFonts w:ascii="Arial" w:eastAsia="Times New Roman" w:hAnsi="Arial" w:cs="Arial"/>
                  <w:sz w:val="18"/>
                  <w:lang w:val="en-US"/>
                </w:rPr>
                <w:t>TDDConf.3</w:t>
              </w:r>
              <w:r w:rsidRPr="004D327C">
                <w:rPr>
                  <w:rFonts w:ascii="Arial" w:eastAsia="Times New Roman" w:hAnsi="Arial" w:cs="Arial"/>
                  <w:sz w:val="18"/>
                  <w:lang w:val="en-US"/>
                </w:rPr>
                <w:t>.1</w:t>
              </w:r>
            </w:ins>
          </w:p>
        </w:tc>
      </w:tr>
      <w:tr w:rsidR="007C2C5F" w14:paraId="5BCD338C" w14:textId="77777777" w:rsidTr="004D327C">
        <w:trPr>
          <w:trHeight w:val="42"/>
          <w:jc w:val="center"/>
          <w:ins w:id="703" w:author="Li, Qiming" w:date="2018-10-12T00:34:00Z"/>
        </w:trPr>
        <w:tc>
          <w:tcPr>
            <w:tcW w:w="3805" w:type="dxa"/>
            <w:tcBorders>
              <w:top w:val="single" w:sz="4" w:space="0" w:color="auto"/>
              <w:left w:val="single" w:sz="4" w:space="0" w:color="auto"/>
              <w:right w:val="single" w:sz="4" w:space="0" w:color="auto"/>
            </w:tcBorders>
            <w:vAlign w:val="center"/>
          </w:tcPr>
          <w:p w14:paraId="2E823129" w14:textId="77777777" w:rsidR="007C2C5F" w:rsidRPr="003F514D" w:rsidRDefault="007C2C5F" w:rsidP="004D327C">
            <w:pPr>
              <w:pStyle w:val="TAL"/>
              <w:rPr>
                <w:ins w:id="704" w:author="Li, Qiming" w:date="2018-10-12T00:34:00Z"/>
                <w:rFonts w:cs="Arial"/>
                <w:lang w:val="en-US"/>
              </w:rPr>
            </w:pPr>
            <w:ins w:id="705" w:author="Li, Qiming" w:date="2018-10-12T00:34:00Z">
              <w:r w:rsidRPr="003F514D">
                <w:rPr>
                  <w:rFonts w:cs="Arial"/>
                  <w:lang w:val="en-US"/>
                </w:rPr>
                <w:t>BW</w:t>
              </w:r>
              <w:r w:rsidRPr="003F514D">
                <w:rPr>
                  <w:rFonts w:cs="Arial"/>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53A4CE6E" w14:textId="77777777" w:rsidR="007C2C5F" w:rsidRPr="003F514D" w:rsidRDefault="007C2C5F" w:rsidP="004D327C">
            <w:pPr>
              <w:pStyle w:val="TAC"/>
              <w:rPr>
                <w:ins w:id="706" w:author="Li, Qiming" w:date="2018-10-12T00:34:00Z"/>
                <w:rFonts w:cs="Arial"/>
                <w:lang w:val="en-US"/>
              </w:rPr>
            </w:pPr>
            <w:ins w:id="707" w:author="Li, Qiming" w:date="2018-10-12T00:34:00Z">
              <w:r w:rsidRPr="003F514D">
                <w:rPr>
                  <w:rFonts w:cs="Arial"/>
                  <w:lang w:val="en-US"/>
                </w:rPr>
                <w:t>MHz</w:t>
              </w:r>
            </w:ins>
          </w:p>
        </w:tc>
        <w:tc>
          <w:tcPr>
            <w:tcW w:w="4655" w:type="dxa"/>
            <w:gridSpan w:val="2"/>
            <w:tcBorders>
              <w:top w:val="single" w:sz="4" w:space="0" w:color="auto"/>
              <w:left w:val="single" w:sz="4" w:space="0" w:color="auto"/>
              <w:right w:val="single" w:sz="4" w:space="0" w:color="auto"/>
            </w:tcBorders>
            <w:vAlign w:val="center"/>
          </w:tcPr>
          <w:p w14:paraId="7490384F" w14:textId="77777777" w:rsidR="007C2C5F" w:rsidRPr="00765B0F" w:rsidRDefault="007C2C5F" w:rsidP="004D327C">
            <w:pPr>
              <w:keepNext/>
              <w:keepLines/>
              <w:spacing w:after="0"/>
              <w:jc w:val="center"/>
              <w:rPr>
                <w:ins w:id="708" w:author="Li, Qiming" w:date="2018-10-12T00:34:00Z"/>
                <w:rFonts w:ascii="Arial" w:hAnsi="Arial" w:cs="Arial"/>
                <w:sz w:val="18"/>
                <w:szCs w:val="18"/>
                <w:lang w:val="de-DE"/>
              </w:rPr>
            </w:pPr>
            <w:ins w:id="709" w:author="Li, Qiming" w:date="2018-10-12T00:34: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7C2C5F" w14:paraId="3757035E" w14:textId="77777777" w:rsidTr="004D327C">
        <w:trPr>
          <w:trHeight w:val="53"/>
          <w:jc w:val="center"/>
          <w:ins w:id="710" w:author="Li, Qiming" w:date="2018-10-12T00:34:00Z"/>
        </w:trPr>
        <w:tc>
          <w:tcPr>
            <w:tcW w:w="3805" w:type="dxa"/>
            <w:tcBorders>
              <w:left w:val="single" w:sz="4" w:space="0" w:color="auto"/>
              <w:right w:val="single" w:sz="4" w:space="0" w:color="auto"/>
            </w:tcBorders>
            <w:vAlign w:val="center"/>
          </w:tcPr>
          <w:p w14:paraId="6A3F5DA5" w14:textId="77777777" w:rsidR="007C2C5F" w:rsidRPr="003F514D" w:rsidRDefault="007C2C5F" w:rsidP="004D327C">
            <w:pPr>
              <w:pStyle w:val="TAL"/>
              <w:rPr>
                <w:ins w:id="711" w:author="Li, Qiming" w:date="2018-10-12T00:34:00Z"/>
                <w:rFonts w:cs="Arial"/>
              </w:rPr>
            </w:pPr>
            <w:ins w:id="712" w:author="Li, Qiming" w:date="2018-10-12T00:34:00Z">
              <w:r w:rsidRPr="003F514D">
                <w:rPr>
                  <w:rFonts w:cs="Arial"/>
                  <w:lang w:val="en-US"/>
                </w:rPr>
                <w:t>BWP BW</w:t>
              </w:r>
            </w:ins>
          </w:p>
        </w:tc>
        <w:tc>
          <w:tcPr>
            <w:tcW w:w="1134" w:type="dxa"/>
            <w:tcBorders>
              <w:left w:val="single" w:sz="4" w:space="0" w:color="auto"/>
              <w:right w:val="single" w:sz="4" w:space="0" w:color="auto"/>
            </w:tcBorders>
            <w:vAlign w:val="center"/>
          </w:tcPr>
          <w:p w14:paraId="1BF87057" w14:textId="77777777" w:rsidR="007C2C5F" w:rsidRPr="003F514D" w:rsidRDefault="007C2C5F" w:rsidP="004D327C">
            <w:pPr>
              <w:pStyle w:val="TAC"/>
              <w:rPr>
                <w:ins w:id="713" w:author="Li, Qiming" w:date="2018-10-12T00:34:00Z"/>
                <w:rFonts w:cs="Arial"/>
                <w:lang w:val="en-US"/>
              </w:rPr>
            </w:pPr>
            <w:ins w:id="714" w:author="Li, Qiming" w:date="2018-10-12T00:34:00Z">
              <w:r>
                <w:rPr>
                  <w:rFonts w:cs="Arial"/>
                  <w:lang w:val="en-US"/>
                </w:rPr>
                <w:t>MHz</w:t>
              </w:r>
            </w:ins>
          </w:p>
        </w:tc>
        <w:tc>
          <w:tcPr>
            <w:tcW w:w="4655" w:type="dxa"/>
            <w:gridSpan w:val="2"/>
            <w:tcBorders>
              <w:left w:val="single" w:sz="4" w:space="0" w:color="auto"/>
              <w:right w:val="single" w:sz="4" w:space="0" w:color="auto"/>
            </w:tcBorders>
            <w:vAlign w:val="center"/>
          </w:tcPr>
          <w:p w14:paraId="24FA7493" w14:textId="77777777" w:rsidR="007C2C5F" w:rsidRPr="00765B0F" w:rsidRDefault="007C2C5F" w:rsidP="004D327C">
            <w:pPr>
              <w:keepNext/>
              <w:keepLines/>
              <w:spacing w:after="0"/>
              <w:jc w:val="center"/>
              <w:rPr>
                <w:ins w:id="715" w:author="Li, Qiming" w:date="2018-10-12T00:34:00Z"/>
                <w:rFonts w:ascii="Arial" w:hAnsi="Arial"/>
                <w:sz w:val="18"/>
                <w:szCs w:val="18"/>
              </w:rPr>
            </w:pPr>
            <w:ins w:id="716" w:author="Li, Qiming" w:date="2018-10-12T00:34: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7C2C5F" w14:paraId="42868017" w14:textId="77777777" w:rsidTr="004D327C">
        <w:trPr>
          <w:trHeight w:val="42"/>
          <w:jc w:val="center"/>
          <w:ins w:id="717" w:author="Li, Qiming" w:date="2018-10-12T00:34:00Z"/>
        </w:trPr>
        <w:tc>
          <w:tcPr>
            <w:tcW w:w="3805" w:type="dxa"/>
            <w:tcBorders>
              <w:left w:val="single" w:sz="4" w:space="0" w:color="auto"/>
              <w:bottom w:val="single" w:sz="4" w:space="0" w:color="auto"/>
              <w:right w:val="single" w:sz="4" w:space="0" w:color="auto"/>
            </w:tcBorders>
            <w:vAlign w:val="center"/>
          </w:tcPr>
          <w:p w14:paraId="2029106E" w14:textId="77777777" w:rsidR="007C2C5F" w:rsidRPr="003F514D" w:rsidRDefault="007C2C5F" w:rsidP="004D327C">
            <w:pPr>
              <w:pStyle w:val="TAL"/>
              <w:rPr>
                <w:ins w:id="718" w:author="Li, Qiming" w:date="2018-10-12T00:34:00Z"/>
                <w:rFonts w:cs="Arial"/>
              </w:rPr>
            </w:pPr>
            <w:ins w:id="719" w:author="Li, Qiming" w:date="2018-10-12T00:34:00Z">
              <w:r w:rsidRPr="003F514D">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62681949" w14:textId="77777777" w:rsidR="007C2C5F" w:rsidRPr="003F514D" w:rsidRDefault="007C2C5F" w:rsidP="004D327C">
            <w:pPr>
              <w:pStyle w:val="TAC"/>
              <w:rPr>
                <w:ins w:id="720" w:author="Li, Qiming" w:date="2018-10-12T00:34:00Z"/>
                <w:rFonts w:cs="Arial"/>
                <w:lang w:val="en-US"/>
              </w:rPr>
            </w:pPr>
            <w:ins w:id="721" w:author="Li, Qiming" w:date="2018-10-12T00:34:00Z">
              <w:r w:rsidRPr="003F514D">
                <w:rPr>
                  <w:rFonts w:cs="Arial"/>
                  <w:lang w:val="en-US"/>
                </w:rPr>
                <w:t>ms</w:t>
              </w:r>
            </w:ins>
          </w:p>
        </w:tc>
        <w:tc>
          <w:tcPr>
            <w:tcW w:w="4655" w:type="dxa"/>
            <w:gridSpan w:val="2"/>
            <w:tcBorders>
              <w:left w:val="single" w:sz="4" w:space="0" w:color="auto"/>
              <w:bottom w:val="single" w:sz="4" w:space="0" w:color="auto"/>
              <w:right w:val="single" w:sz="4" w:space="0" w:color="auto"/>
            </w:tcBorders>
            <w:vAlign w:val="center"/>
          </w:tcPr>
          <w:p w14:paraId="4E9EF0BE" w14:textId="77777777" w:rsidR="007C2C5F" w:rsidRPr="004D327C" w:rsidRDefault="007C2C5F" w:rsidP="004D327C">
            <w:pPr>
              <w:keepNext/>
              <w:keepLines/>
              <w:spacing w:after="0"/>
              <w:jc w:val="center"/>
              <w:rPr>
                <w:ins w:id="722" w:author="Li, Qiming" w:date="2018-10-12T00:34:00Z"/>
                <w:rFonts w:ascii="Arial" w:eastAsia="Times New Roman" w:hAnsi="Arial" w:cs="Arial"/>
                <w:sz w:val="18"/>
                <w:lang w:val="en-US"/>
              </w:rPr>
            </w:pPr>
            <w:ins w:id="723" w:author="Li, Qiming" w:date="2018-10-12T00:34:00Z">
              <w:r w:rsidRPr="004D327C">
                <w:rPr>
                  <w:rFonts w:ascii="Arial" w:hAnsi="Arial" w:cs="Arial"/>
                  <w:sz w:val="18"/>
                  <w:lang w:val="en-US"/>
                </w:rPr>
                <w:t>Not Applicable</w:t>
              </w:r>
            </w:ins>
          </w:p>
        </w:tc>
      </w:tr>
      <w:tr w:rsidR="007C2C5F" w14:paraId="1BACEF79" w14:textId="77777777" w:rsidTr="004D327C">
        <w:trPr>
          <w:trHeight w:val="44"/>
          <w:jc w:val="center"/>
          <w:ins w:id="724" w:author="Li, Qiming" w:date="2018-10-12T00:34:00Z"/>
        </w:trPr>
        <w:tc>
          <w:tcPr>
            <w:tcW w:w="3805" w:type="dxa"/>
            <w:tcBorders>
              <w:top w:val="single" w:sz="4" w:space="0" w:color="auto"/>
              <w:left w:val="single" w:sz="4" w:space="0" w:color="auto"/>
              <w:right w:val="single" w:sz="4" w:space="0" w:color="auto"/>
            </w:tcBorders>
            <w:vAlign w:val="center"/>
            <w:hideMark/>
          </w:tcPr>
          <w:p w14:paraId="3CECCEBE" w14:textId="77777777" w:rsidR="007C2C5F" w:rsidRPr="003F514D" w:rsidRDefault="007C2C5F" w:rsidP="004D327C">
            <w:pPr>
              <w:pStyle w:val="TAL"/>
              <w:rPr>
                <w:ins w:id="725" w:author="Li, Qiming" w:date="2018-10-12T00:34:00Z"/>
                <w:rFonts w:cs="Arial"/>
                <w:lang w:val="en-US"/>
              </w:rPr>
            </w:pPr>
            <w:ins w:id="726" w:author="Li, Qiming" w:date="2018-10-12T00:34:00Z">
              <w:r w:rsidRPr="003F514D">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63C42770" w14:textId="77777777" w:rsidR="007C2C5F" w:rsidRPr="003F514D" w:rsidRDefault="007C2C5F" w:rsidP="004D327C">
            <w:pPr>
              <w:pStyle w:val="TAC"/>
              <w:rPr>
                <w:ins w:id="727" w:author="Li, Qiming" w:date="2018-10-12T00:34: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7729DA69" w14:textId="77777777" w:rsidR="007C2C5F" w:rsidRPr="003F514D" w:rsidRDefault="007C2C5F" w:rsidP="004D327C">
            <w:pPr>
              <w:pStyle w:val="TAC"/>
              <w:rPr>
                <w:ins w:id="728" w:author="Li, Qiming" w:date="2018-10-12T00:34:00Z"/>
                <w:rFonts w:cs="Arial"/>
                <w:lang w:val="en-US"/>
              </w:rPr>
            </w:pPr>
            <w:ins w:id="729" w:author="Li, Qiming" w:date="2018-10-12T00:34:00Z">
              <w:r>
                <w:rPr>
                  <w:rFonts w:cs="Arial"/>
                </w:rPr>
                <w:t>SR.3.1 TDD</w:t>
              </w:r>
              <w:r>
                <w:rPr>
                  <w:rFonts w:cs="Arial"/>
                  <w:lang w:val="en-US"/>
                </w:rPr>
                <w:t xml:space="preserve"> </w:t>
              </w:r>
            </w:ins>
          </w:p>
        </w:tc>
      </w:tr>
      <w:tr w:rsidR="007C2C5F" w14:paraId="060DF34D" w14:textId="77777777" w:rsidTr="004D327C">
        <w:trPr>
          <w:trHeight w:val="107"/>
          <w:jc w:val="center"/>
          <w:ins w:id="730" w:author="Li, Qiming" w:date="2018-10-12T00:34:00Z"/>
        </w:trPr>
        <w:tc>
          <w:tcPr>
            <w:tcW w:w="3805" w:type="dxa"/>
            <w:tcBorders>
              <w:top w:val="single" w:sz="4" w:space="0" w:color="auto"/>
              <w:left w:val="single" w:sz="4" w:space="0" w:color="auto"/>
              <w:right w:val="single" w:sz="4" w:space="0" w:color="auto"/>
            </w:tcBorders>
            <w:vAlign w:val="center"/>
          </w:tcPr>
          <w:p w14:paraId="546BBC37" w14:textId="77777777" w:rsidR="007C2C5F" w:rsidRPr="003F514D" w:rsidRDefault="007C2C5F" w:rsidP="004D327C">
            <w:pPr>
              <w:pStyle w:val="TAL"/>
              <w:rPr>
                <w:ins w:id="731" w:author="Li, Qiming" w:date="2018-10-12T00:34:00Z"/>
                <w:rFonts w:cs="Arial"/>
                <w:lang w:val="en-US"/>
              </w:rPr>
            </w:pPr>
            <w:ins w:id="732" w:author="Li, Qiming" w:date="2018-10-12T00:34:00Z">
              <w:r w:rsidRPr="003F514D">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442059DB" w14:textId="77777777" w:rsidR="007C2C5F" w:rsidRPr="003F514D" w:rsidRDefault="007C2C5F" w:rsidP="004D327C">
            <w:pPr>
              <w:pStyle w:val="TAC"/>
              <w:rPr>
                <w:ins w:id="733" w:author="Li, Qiming" w:date="2018-10-12T00:34: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2823F22A" w14:textId="77777777" w:rsidR="007C2C5F" w:rsidRPr="003F514D" w:rsidRDefault="007C2C5F" w:rsidP="004D327C">
            <w:pPr>
              <w:pStyle w:val="TAC"/>
              <w:rPr>
                <w:ins w:id="734" w:author="Li, Qiming" w:date="2018-10-12T00:34:00Z"/>
                <w:rFonts w:cs="Arial"/>
                <w:lang w:val="en-US"/>
              </w:rPr>
            </w:pPr>
            <w:ins w:id="735" w:author="Li, Qiming" w:date="2018-10-12T00:34:00Z">
              <w:r>
                <w:rPr>
                  <w:rFonts w:cs="Arial"/>
                </w:rPr>
                <w:t>CR.3.1 TDD</w:t>
              </w:r>
              <w:r>
                <w:rPr>
                  <w:rFonts w:cs="Arial"/>
                  <w:lang w:val="en-US"/>
                </w:rPr>
                <w:t xml:space="preserve"> </w:t>
              </w:r>
            </w:ins>
          </w:p>
        </w:tc>
      </w:tr>
      <w:tr w:rsidR="007C2C5F" w14:paraId="66699335" w14:textId="77777777" w:rsidTr="004D327C">
        <w:trPr>
          <w:trHeight w:val="42"/>
          <w:jc w:val="center"/>
          <w:ins w:id="736" w:author="Li, Qiming" w:date="2018-10-12T00:34:00Z"/>
        </w:trPr>
        <w:tc>
          <w:tcPr>
            <w:tcW w:w="3805" w:type="dxa"/>
            <w:tcBorders>
              <w:top w:val="single" w:sz="4" w:space="0" w:color="auto"/>
              <w:left w:val="single" w:sz="4" w:space="0" w:color="auto"/>
              <w:bottom w:val="single" w:sz="4" w:space="0" w:color="auto"/>
              <w:right w:val="single" w:sz="4" w:space="0" w:color="auto"/>
            </w:tcBorders>
            <w:vAlign w:val="center"/>
            <w:hideMark/>
          </w:tcPr>
          <w:p w14:paraId="603B93BB" w14:textId="77777777" w:rsidR="007C2C5F" w:rsidRPr="003F514D" w:rsidRDefault="007C2C5F" w:rsidP="004D327C">
            <w:pPr>
              <w:pStyle w:val="TAL"/>
              <w:rPr>
                <w:ins w:id="737" w:author="Li, Qiming" w:date="2018-10-12T00:34:00Z"/>
                <w:rFonts w:cs="Arial"/>
                <w:lang w:val="da-DK"/>
              </w:rPr>
            </w:pPr>
            <w:ins w:id="738" w:author="Li, Qiming" w:date="2018-10-12T00:34:00Z">
              <w:r w:rsidRPr="003F514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689F6711" w14:textId="77777777" w:rsidR="007C2C5F" w:rsidRPr="003F514D" w:rsidRDefault="007C2C5F" w:rsidP="004D327C">
            <w:pPr>
              <w:pStyle w:val="TAC"/>
              <w:rPr>
                <w:ins w:id="739" w:author="Li, Qiming" w:date="2018-10-12T00:34:00Z"/>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641D3DD" w14:textId="77777777" w:rsidR="007C2C5F" w:rsidRPr="003F514D" w:rsidRDefault="007C2C5F" w:rsidP="004D327C">
            <w:pPr>
              <w:pStyle w:val="TAC"/>
              <w:rPr>
                <w:ins w:id="740" w:author="Li, Qiming" w:date="2018-10-12T00:34:00Z"/>
                <w:rFonts w:cs="Arial"/>
                <w:lang w:val="en-US"/>
              </w:rPr>
            </w:pPr>
            <w:ins w:id="741" w:author="Li, Qiming" w:date="2018-10-12T00:34:00Z">
              <w:r w:rsidRPr="003F514D">
                <w:rPr>
                  <w:snapToGrid w:val="0"/>
                </w:rPr>
                <w:t>OCNG pattern 1</w:t>
              </w:r>
            </w:ins>
          </w:p>
        </w:tc>
      </w:tr>
      <w:tr w:rsidR="007C2C5F" w14:paraId="11B513E6" w14:textId="77777777" w:rsidTr="004D327C">
        <w:trPr>
          <w:trHeight w:val="42"/>
          <w:jc w:val="center"/>
          <w:ins w:id="742" w:author="Li, Qiming" w:date="2018-10-12T00:34:00Z"/>
        </w:trPr>
        <w:tc>
          <w:tcPr>
            <w:tcW w:w="3805" w:type="dxa"/>
            <w:tcBorders>
              <w:top w:val="single" w:sz="4" w:space="0" w:color="auto"/>
              <w:left w:val="single" w:sz="4" w:space="0" w:color="auto"/>
              <w:right w:val="single" w:sz="4" w:space="0" w:color="auto"/>
            </w:tcBorders>
            <w:vAlign w:val="center"/>
          </w:tcPr>
          <w:p w14:paraId="7B4154DB" w14:textId="77777777" w:rsidR="007C2C5F" w:rsidRPr="003F514D" w:rsidRDefault="007C2C5F" w:rsidP="004D327C">
            <w:pPr>
              <w:pStyle w:val="TAL"/>
              <w:rPr>
                <w:ins w:id="743" w:author="Li, Qiming" w:date="2018-10-12T00:34:00Z"/>
                <w:rFonts w:cs="Arial"/>
                <w:lang w:val="da-DK"/>
              </w:rPr>
            </w:pPr>
            <w:ins w:id="744" w:author="Li, Qiming" w:date="2018-10-12T00:34:00Z">
              <w:r w:rsidRPr="003F514D">
                <w:rPr>
                  <w:rFonts w:cs="Arial"/>
                  <w:lang w:val="da-DK"/>
                </w:rPr>
                <w:t>SMTC configuration</w:t>
              </w:r>
            </w:ins>
          </w:p>
        </w:tc>
        <w:tc>
          <w:tcPr>
            <w:tcW w:w="1134" w:type="dxa"/>
            <w:tcBorders>
              <w:top w:val="single" w:sz="4" w:space="0" w:color="auto"/>
              <w:left w:val="single" w:sz="4" w:space="0" w:color="auto"/>
              <w:right w:val="single" w:sz="4" w:space="0" w:color="auto"/>
            </w:tcBorders>
            <w:vAlign w:val="center"/>
          </w:tcPr>
          <w:p w14:paraId="14615863" w14:textId="77777777" w:rsidR="007C2C5F" w:rsidRPr="003F514D" w:rsidRDefault="007C2C5F" w:rsidP="004D327C">
            <w:pPr>
              <w:pStyle w:val="TAC"/>
              <w:rPr>
                <w:ins w:id="745" w:author="Li, Qiming" w:date="2018-10-12T00:34:00Z"/>
                <w:rFonts w:cs="Arial"/>
                <w:lang w:val="da-DK"/>
              </w:rPr>
            </w:pPr>
          </w:p>
        </w:tc>
        <w:tc>
          <w:tcPr>
            <w:tcW w:w="4655" w:type="dxa"/>
            <w:gridSpan w:val="2"/>
            <w:tcBorders>
              <w:top w:val="single" w:sz="4" w:space="0" w:color="auto"/>
              <w:left w:val="single" w:sz="4" w:space="0" w:color="auto"/>
              <w:right w:val="single" w:sz="4" w:space="0" w:color="auto"/>
            </w:tcBorders>
            <w:vAlign w:val="center"/>
          </w:tcPr>
          <w:p w14:paraId="75888722" w14:textId="77777777" w:rsidR="007C2C5F" w:rsidRPr="003F514D" w:rsidRDefault="007C2C5F" w:rsidP="004D327C">
            <w:pPr>
              <w:pStyle w:val="TAC"/>
              <w:rPr>
                <w:ins w:id="746" w:author="Li, Qiming" w:date="2018-10-12T00:34:00Z"/>
                <w:rFonts w:cs="Arial"/>
                <w:lang w:val="en-US"/>
              </w:rPr>
            </w:pPr>
            <w:ins w:id="747" w:author="Li, Qiming" w:date="2018-10-12T00:34:00Z">
              <w:r>
                <w:rPr>
                  <w:rFonts w:cs="Arial"/>
                </w:rPr>
                <w:t>SMTC.1 FR2</w:t>
              </w:r>
            </w:ins>
          </w:p>
        </w:tc>
      </w:tr>
      <w:tr w:rsidR="007C2C5F" w:rsidRPr="003F514D" w14:paraId="1C9303A8" w14:textId="77777777" w:rsidTr="004D327C">
        <w:trPr>
          <w:trHeight w:val="42"/>
          <w:jc w:val="center"/>
          <w:ins w:id="748" w:author="Li, Qiming" w:date="2018-10-12T00:34:00Z"/>
        </w:trPr>
        <w:tc>
          <w:tcPr>
            <w:tcW w:w="3805" w:type="dxa"/>
            <w:tcBorders>
              <w:top w:val="single" w:sz="4" w:space="0" w:color="auto"/>
              <w:left w:val="single" w:sz="4" w:space="0" w:color="auto"/>
              <w:right w:val="single" w:sz="4" w:space="0" w:color="auto"/>
            </w:tcBorders>
            <w:vAlign w:val="center"/>
          </w:tcPr>
          <w:p w14:paraId="6AC90B6F" w14:textId="77777777" w:rsidR="007C2C5F" w:rsidRPr="003F514D" w:rsidRDefault="007C2C5F" w:rsidP="004D327C">
            <w:pPr>
              <w:pStyle w:val="TAL"/>
              <w:rPr>
                <w:ins w:id="749" w:author="Li, Qiming" w:date="2018-10-12T00:34:00Z"/>
                <w:rFonts w:cs="Arial"/>
                <w:lang w:val="da-DK"/>
              </w:rPr>
            </w:pPr>
            <w:ins w:id="750" w:author="Li, Qiming" w:date="2018-10-12T00:34:00Z">
              <w:r w:rsidRPr="003F514D">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3DC899F6" w14:textId="77777777" w:rsidR="007C2C5F" w:rsidRPr="003F514D" w:rsidRDefault="007C2C5F" w:rsidP="004D327C">
            <w:pPr>
              <w:pStyle w:val="TAC"/>
              <w:rPr>
                <w:ins w:id="751" w:author="Li, Qiming" w:date="2018-10-12T00:34:00Z"/>
                <w:rFonts w:cs="Arial"/>
                <w:lang w:val="da-DK"/>
              </w:rPr>
            </w:pPr>
            <w:ins w:id="752" w:author="Li, Qiming" w:date="2018-10-12T00:34:00Z">
              <w:r w:rsidRPr="003F514D">
                <w:rPr>
                  <w:rFonts w:cs="Arial"/>
                  <w:lang w:val="da-DK"/>
                </w:rPr>
                <w:t>kHz</w:t>
              </w:r>
            </w:ins>
          </w:p>
        </w:tc>
        <w:tc>
          <w:tcPr>
            <w:tcW w:w="4655" w:type="dxa"/>
            <w:gridSpan w:val="2"/>
            <w:tcBorders>
              <w:top w:val="single" w:sz="4" w:space="0" w:color="auto"/>
              <w:left w:val="single" w:sz="4" w:space="0" w:color="auto"/>
              <w:right w:val="single" w:sz="4" w:space="0" w:color="auto"/>
            </w:tcBorders>
            <w:vAlign w:val="center"/>
          </w:tcPr>
          <w:p w14:paraId="53C736ED" w14:textId="77777777" w:rsidR="007C2C5F" w:rsidRPr="003F514D" w:rsidRDefault="007C2C5F" w:rsidP="004D327C">
            <w:pPr>
              <w:pStyle w:val="TAC"/>
              <w:rPr>
                <w:ins w:id="753" w:author="Li, Qiming" w:date="2018-10-12T00:34:00Z"/>
                <w:rFonts w:cs="Arial"/>
                <w:lang w:val="en-US"/>
              </w:rPr>
            </w:pPr>
            <w:ins w:id="754" w:author="Li, Qiming" w:date="2018-10-12T00:34:00Z">
              <w:r>
                <w:rPr>
                  <w:rFonts w:cs="Arial"/>
                  <w:lang w:val="en-US"/>
                </w:rPr>
                <w:t>120 kHz</w:t>
              </w:r>
            </w:ins>
          </w:p>
        </w:tc>
      </w:tr>
      <w:tr w:rsidR="007C2C5F" w14:paraId="386834A5" w14:textId="77777777" w:rsidTr="004D327C">
        <w:trPr>
          <w:trHeight w:val="44"/>
          <w:jc w:val="center"/>
          <w:ins w:id="755" w:author="Li, Qiming" w:date="2018-10-12T00:34:00Z"/>
        </w:trPr>
        <w:tc>
          <w:tcPr>
            <w:tcW w:w="3805" w:type="dxa"/>
            <w:tcBorders>
              <w:top w:val="single" w:sz="4" w:space="0" w:color="auto"/>
              <w:left w:val="single" w:sz="4" w:space="0" w:color="auto"/>
              <w:right w:val="single" w:sz="4" w:space="0" w:color="auto"/>
            </w:tcBorders>
            <w:vAlign w:val="center"/>
          </w:tcPr>
          <w:p w14:paraId="4F000A8A" w14:textId="77777777" w:rsidR="007C2C5F" w:rsidRPr="003F514D" w:rsidRDefault="007C2C5F" w:rsidP="004D327C">
            <w:pPr>
              <w:pStyle w:val="TAL"/>
              <w:rPr>
                <w:ins w:id="756" w:author="Li, Qiming" w:date="2018-10-12T00:34:00Z"/>
                <w:rFonts w:cs="Arial"/>
                <w:lang w:val="da-DK"/>
              </w:rPr>
            </w:pPr>
            <w:ins w:id="757" w:author="Li, Qiming" w:date="2018-10-12T00:34:00Z">
              <w:r w:rsidRPr="003F514D">
                <w:rPr>
                  <w:rFonts w:cs="Arial"/>
                  <w:lang w:val="da-DK"/>
                </w:rPr>
                <w:t>P</w:t>
              </w:r>
              <w:r>
                <w:rPr>
                  <w:rFonts w:cs="Arial"/>
                  <w:lang w:val="da-DK"/>
                </w:rPr>
                <w:t>UC</w:t>
              </w:r>
              <w:r w:rsidRPr="003F514D">
                <w:rPr>
                  <w:rFonts w:cs="Arial"/>
                  <w:lang w:val="da-DK"/>
                </w:rPr>
                <w:t>CH/P</w:t>
              </w:r>
              <w:r>
                <w:rPr>
                  <w:rFonts w:cs="Arial"/>
                  <w:lang w:val="da-DK"/>
                </w:rPr>
                <w:t>US</w:t>
              </w:r>
              <w:r w:rsidRPr="003F514D">
                <w:rPr>
                  <w:rFonts w:cs="Arial"/>
                  <w:lang w:val="da-DK"/>
                </w:rPr>
                <w:t>CH subcarrier spacing</w:t>
              </w:r>
            </w:ins>
          </w:p>
        </w:tc>
        <w:tc>
          <w:tcPr>
            <w:tcW w:w="1134" w:type="dxa"/>
            <w:tcBorders>
              <w:top w:val="single" w:sz="4" w:space="0" w:color="auto"/>
              <w:left w:val="single" w:sz="4" w:space="0" w:color="auto"/>
              <w:right w:val="single" w:sz="4" w:space="0" w:color="auto"/>
            </w:tcBorders>
            <w:vAlign w:val="center"/>
          </w:tcPr>
          <w:p w14:paraId="4FA1270D" w14:textId="77777777" w:rsidR="007C2C5F" w:rsidRPr="003F514D" w:rsidRDefault="007C2C5F" w:rsidP="004D327C">
            <w:pPr>
              <w:pStyle w:val="TAC"/>
              <w:rPr>
                <w:ins w:id="758" w:author="Li, Qiming" w:date="2018-10-12T00:34:00Z"/>
                <w:rFonts w:cs="Arial"/>
                <w:lang w:val="da-DK"/>
              </w:rPr>
            </w:pPr>
            <w:ins w:id="759" w:author="Li, Qiming" w:date="2018-10-12T00:34:00Z">
              <w:r w:rsidRPr="003F514D">
                <w:rPr>
                  <w:rFonts w:cs="Arial"/>
                  <w:lang w:val="da-DK"/>
                </w:rPr>
                <w:t>kHz</w:t>
              </w:r>
            </w:ins>
          </w:p>
        </w:tc>
        <w:tc>
          <w:tcPr>
            <w:tcW w:w="4655" w:type="dxa"/>
            <w:gridSpan w:val="2"/>
            <w:tcBorders>
              <w:top w:val="single" w:sz="4" w:space="0" w:color="auto"/>
              <w:left w:val="single" w:sz="4" w:space="0" w:color="auto"/>
              <w:right w:val="single" w:sz="4" w:space="0" w:color="auto"/>
            </w:tcBorders>
            <w:vAlign w:val="center"/>
          </w:tcPr>
          <w:p w14:paraId="7463EC2B" w14:textId="77777777" w:rsidR="007C2C5F" w:rsidRPr="003F514D" w:rsidRDefault="007C2C5F" w:rsidP="004D327C">
            <w:pPr>
              <w:pStyle w:val="TAC"/>
              <w:rPr>
                <w:ins w:id="760" w:author="Li, Qiming" w:date="2018-10-12T00:34:00Z"/>
                <w:rFonts w:cs="Arial"/>
                <w:lang w:val="en-US"/>
              </w:rPr>
            </w:pPr>
            <w:ins w:id="761" w:author="Li, Qiming" w:date="2018-10-12T00:34:00Z">
              <w:r>
                <w:rPr>
                  <w:rFonts w:cs="Arial"/>
                  <w:lang w:val="en-US"/>
                </w:rPr>
                <w:t>120 kHz</w:t>
              </w:r>
            </w:ins>
          </w:p>
        </w:tc>
      </w:tr>
      <w:tr w:rsidR="007C2C5F" w14:paraId="6576CBF1" w14:textId="77777777" w:rsidTr="004D327C">
        <w:trPr>
          <w:jc w:val="center"/>
          <w:ins w:id="762"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10B85DB5" w14:textId="77777777" w:rsidR="007C2C5F" w:rsidRPr="00AD018A" w:rsidRDefault="007C2C5F" w:rsidP="004D327C">
            <w:pPr>
              <w:pStyle w:val="TAL"/>
              <w:rPr>
                <w:ins w:id="763" w:author="Li, Qiming" w:date="2018-10-12T00:34:00Z"/>
                <w:rFonts w:cs="Arial"/>
                <w:lang w:val="en-US"/>
              </w:rPr>
            </w:pPr>
            <w:ins w:id="764" w:author="Li, Qiming" w:date="2018-10-12T00:34:00Z">
              <w:r w:rsidRPr="00AD018A">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0BEFB256" w14:textId="77777777" w:rsidR="007C2C5F" w:rsidRPr="003F514D" w:rsidRDefault="007C2C5F" w:rsidP="004D327C">
            <w:pPr>
              <w:pStyle w:val="TAC"/>
              <w:rPr>
                <w:ins w:id="765" w:author="Li, Qiming" w:date="2018-10-12T00:34:00Z"/>
                <w:rFonts w:cs="Arial"/>
                <w:lang w:val="en-US"/>
              </w:rPr>
            </w:pPr>
            <w:ins w:id="766" w:author="Li, Qiming" w:date="2018-10-12T00:34:00Z">
              <w:r w:rsidRPr="003F514D">
                <w:rPr>
                  <w:rFonts w:cs="Arial"/>
                  <w:sz w:val="16"/>
                  <w:szCs w:val="16"/>
                  <w:lang w:eastAsia="ja-JP"/>
                </w:rPr>
                <w:t>dB</w:t>
              </w:r>
            </w:ins>
          </w:p>
        </w:tc>
        <w:tc>
          <w:tcPr>
            <w:tcW w:w="4655" w:type="dxa"/>
            <w:gridSpan w:val="2"/>
            <w:vMerge w:val="restart"/>
            <w:tcBorders>
              <w:top w:val="single" w:sz="4" w:space="0" w:color="auto"/>
              <w:left w:val="single" w:sz="4" w:space="0" w:color="auto"/>
              <w:right w:val="single" w:sz="4" w:space="0" w:color="auto"/>
            </w:tcBorders>
            <w:vAlign w:val="center"/>
          </w:tcPr>
          <w:p w14:paraId="05994EF5" w14:textId="77777777" w:rsidR="007C2C5F" w:rsidRPr="003F514D" w:rsidRDefault="007C2C5F" w:rsidP="004D327C">
            <w:pPr>
              <w:pStyle w:val="TAC"/>
              <w:rPr>
                <w:ins w:id="767" w:author="Li, Qiming" w:date="2018-10-12T00:34:00Z"/>
                <w:rFonts w:cs="Arial"/>
                <w:lang w:val="en-US"/>
              </w:rPr>
            </w:pPr>
            <w:ins w:id="768" w:author="Li, Qiming" w:date="2018-10-12T00:34:00Z">
              <w:r w:rsidRPr="003F514D">
                <w:rPr>
                  <w:rFonts w:cs="Arial"/>
                  <w:sz w:val="16"/>
                  <w:szCs w:val="16"/>
                  <w:lang w:eastAsia="ja-JP"/>
                </w:rPr>
                <w:t>0</w:t>
              </w:r>
            </w:ins>
          </w:p>
        </w:tc>
      </w:tr>
      <w:tr w:rsidR="007C2C5F" w14:paraId="08B9A793" w14:textId="77777777" w:rsidTr="004D327C">
        <w:trPr>
          <w:jc w:val="center"/>
          <w:ins w:id="769"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197ACC92" w14:textId="77777777" w:rsidR="007C2C5F" w:rsidRPr="00AD018A" w:rsidRDefault="007C2C5F" w:rsidP="004D327C">
            <w:pPr>
              <w:pStyle w:val="TAL"/>
              <w:rPr>
                <w:ins w:id="770" w:author="Li, Qiming" w:date="2018-10-12T00:34:00Z"/>
                <w:rFonts w:cs="Arial"/>
                <w:lang w:val="en-US"/>
              </w:rPr>
            </w:pPr>
            <w:ins w:id="771" w:author="Li, Qiming" w:date="2018-10-12T00:34:00Z">
              <w:r w:rsidRPr="00AD018A">
                <w:rPr>
                  <w:rFonts w:cs="Arial"/>
                  <w:szCs w:val="16"/>
                  <w:lang w:eastAsia="ja-JP"/>
                </w:rPr>
                <w:t>EPRE ratio of PBCH DMRS to SSS</w:t>
              </w:r>
            </w:ins>
          </w:p>
        </w:tc>
        <w:tc>
          <w:tcPr>
            <w:tcW w:w="1134" w:type="dxa"/>
            <w:vMerge/>
            <w:tcBorders>
              <w:left w:val="single" w:sz="4" w:space="0" w:color="auto"/>
              <w:right w:val="single" w:sz="4" w:space="0" w:color="auto"/>
            </w:tcBorders>
          </w:tcPr>
          <w:p w14:paraId="1706C5B9" w14:textId="77777777" w:rsidR="007C2C5F" w:rsidRPr="003F514D" w:rsidRDefault="007C2C5F" w:rsidP="004D327C">
            <w:pPr>
              <w:pStyle w:val="TAC"/>
              <w:rPr>
                <w:ins w:id="772" w:author="Li, Qiming" w:date="2018-10-12T00:34:00Z"/>
                <w:rFonts w:cs="Arial"/>
                <w:lang w:val="en-US"/>
              </w:rPr>
            </w:pPr>
          </w:p>
        </w:tc>
        <w:tc>
          <w:tcPr>
            <w:tcW w:w="4655" w:type="dxa"/>
            <w:gridSpan w:val="2"/>
            <w:vMerge/>
            <w:tcBorders>
              <w:left w:val="single" w:sz="4" w:space="0" w:color="auto"/>
              <w:right w:val="single" w:sz="4" w:space="0" w:color="auto"/>
            </w:tcBorders>
          </w:tcPr>
          <w:p w14:paraId="79DC0506" w14:textId="77777777" w:rsidR="007C2C5F" w:rsidRPr="003F514D" w:rsidRDefault="007C2C5F" w:rsidP="004D327C">
            <w:pPr>
              <w:pStyle w:val="TAC"/>
              <w:rPr>
                <w:ins w:id="773" w:author="Li, Qiming" w:date="2018-10-12T00:34:00Z"/>
                <w:rFonts w:cs="Arial"/>
                <w:lang w:val="en-US"/>
              </w:rPr>
            </w:pPr>
          </w:p>
        </w:tc>
      </w:tr>
      <w:tr w:rsidR="007C2C5F" w14:paraId="4F69F0D9" w14:textId="77777777" w:rsidTr="004D327C">
        <w:trPr>
          <w:jc w:val="center"/>
          <w:ins w:id="774"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555E778F" w14:textId="77777777" w:rsidR="007C2C5F" w:rsidRPr="00AD018A" w:rsidRDefault="007C2C5F" w:rsidP="004D327C">
            <w:pPr>
              <w:pStyle w:val="TAL"/>
              <w:rPr>
                <w:ins w:id="775" w:author="Li, Qiming" w:date="2018-10-12T00:34:00Z"/>
                <w:rFonts w:cs="Arial"/>
                <w:lang w:val="en-US"/>
              </w:rPr>
            </w:pPr>
            <w:ins w:id="776" w:author="Li, Qiming" w:date="2018-10-12T00:34:00Z">
              <w:r w:rsidRPr="00AD018A">
                <w:rPr>
                  <w:rFonts w:cs="Arial"/>
                  <w:szCs w:val="16"/>
                  <w:lang w:eastAsia="ja-JP"/>
                </w:rPr>
                <w:t>EPRE ratio of PBCH to PBCH DMRS</w:t>
              </w:r>
            </w:ins>
          </w:p>
        </w:tc>
        <w:tc>
          <w:tcPr>
            <w:tcW w:w="1134" w:type="dxa"/>
            <w:vMerge/>
            <w:tcBorders>
              <w:left w:val="single" w:sz="4" w:space="0" w:color="auto"/>
              <w:right w:val="single" w:sz="4" w:space="0" w:color="auto"/>
            </w:tcBorders>
          </w:tcPr>
          <w:p w14:paraId="241D9BE4" w14:textId="77777777" w:rsidR="007C2C5F" w:rsidRPr="003F514D" w:rsidRDefault="007C2C5F" w:rsidP="004D327C">
            <w:pPr>
              <w:pStyle w:val="TAC"/>
              <w:rPr>
                <w:ins w:id="777" w:author="Li, Qiming" w:date="2018-10-12T00:34:00Z"/>
                <w:rFonts w:cs="Arial"/>
                <w:lang w:val="en-US"/>
              </w:rPr>
            </w:pPr>
          </w:p>
        </w:tc>
        <w:tc>
          <w:tcPr>
            <w:tcW w:w="4655" w:type="dxa"/>
            <w:gridSpan w:val="2"/>
            <w:vMerge/>
            <w:tcBorders>
              <w:left w:val="single" w:sz="4" w:space="0" w:color="auto"/>
              <w:right w:val="single" w:sz="4" w:space="0" w:color="auto"/>
            </w:tcBorders>
          </w:tcPr>
          <w:p w14:paraId="1EF245BC" w14:textId="77777777" w:rsidR="007C2C5F" w:rsidRPr="003F514D" w:rsidRDefault="007C2C5F" w:rsidP="004D327C">
            <w:pPr>
              <w:pStyle w:val="TAC"/>
              <w:rPr>
                <w:ins w:id="778" w:author="Li, Qiming" w:date="2018-10-12T00:34:00Z"/>
                <w:rFonts w:cs="Arial"/>
                <w:lang w:val="en-US"/>
              </w:rPr>
            </w:pPr>
          </w:p>
        </w:tc>
      </w:tr>
      <w:tr w:rsidR="007C2C5F" w14:paraId="281261B8" w14:textId="77777777" w:rsidTr="004D327C">
        <w:trPr>
          <w:jc w:val="center"/>
          <w:ins w:id="779"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2E498D79" w14:textId="77777777" w:rsidR="007C2C5F" w:rsidRPr="00AD018A" w:rsidRDefault="007C2C5F" w:rsidP="004D327C">
            <w:pPr>
              <w:pStyle w:val="TAL"/>
              <w:rPr>
                <w:ins w:id="780" w:author="Li, Qiming" w:date="2018-10-12T00:34:00Z"/>
                <w:rFonts w:cs="Arial"/>
                <w:lang w:val="en-US"/>
              </w:rPr>
            </w:pPr>
            <w:ins w:id="781" w:author="Li, Qiming" w:date="2018-10-12T00:34:00Z">
              <w:r w:rsidRPr="00AD018A">
                <w:rPr>
                  <w:rFonts w:cs="Arial"/>
                  <w:szCs w:val="16"/>
                  <w:lang w:eastAsia="ja-JP"/>
                </w:rPr>
                <w:t>EPRE ratio of PDCCH DMRS to SSS</w:t>
              </w:r>
            </w:ins>
          </w:p>
        </w:tc>
        <w:tc>
          <w:tcPr>
            <w:tcW w:w="1134" w:type="dxa"/>
            <w:vMerge/>
            <w:tcBorders>
              <w:left w:val="single" w:sz="4" w:space="0" w:color="auto"/>
              <w:right w:val="single" w:sz="4" w:space="0" w:color="auto"/>
            </w:tcBorders>
          </w:tcPr>
          <w:p w14:paraId="56C53039" w14:textId="77777777" w:rsidR="007C2C5F" w:rsidRPr="003F514D" w:rsidRDefault="007C2C5F" w:rsidP="004D327C">
            <w:pPr>
              <w:pStyle w:val="TAC"/>
              <w:rPr>
                <w:ins w:id="782" w:author="Li, Qiming" w:date="2018-10-12T00:34:00Z"/>
                <w:rFonts w:cs="Arial"/>
                <w:lang w:val="en-US"/>
              </w:rPr>
            </w:pPr>
          </w:p>
        </w:tc>
        <w:tc>
          <w:tcPr>
            <w:tcW w:w="4655" w:type="dxa"/>
            <w:gridSpan w:val="2"/>
            <w:vMerge/>
            <w:tcBorders>
              <w:left w:val="single" w:sz="4" w:space="0" w:color="auto"/>
              <w:right w:val="single" w:sz="4" w:space="0" w:color="auto"/>
            </w:tcBorders>
          </w:tcPr>
          <w:p w14:paraId="65D7EFAB" w14:textId="77777777" w:rsidR="007C2C5F" w:rsidRPr="003F514D" w:rsidRDefault="007C2C5F" w:rsidP="004D327C">
            <w:pPr>
              <w:pStyle w:val="TAC"/>
              <w:rPr>
                <w:ins w:id="783" w:author="Li, Qiming" w:date="2018-10-12T00:34:00Z"/>
                <w:rFonts w:cs="Arial"/>
                <w:lang w:val="en-US"/>
              </w:rPr>
            </w:pPr>
          </w:p>
        </w:tc>
      </w:tr>
      <w:tr w:rsidR="007C2C5F" w14:paraId="0A0526C0" w14:textId="77777777" w:rsidTr="004D327C">
        <w:trPr>
          <w:jc w:val="center"/>
          <w:ins w:id="784"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643B8737" w14:textId="77777777" w:rsidR="007C2C5F" w:rsidRPr="00AD018A" w:rsidRDefault="007C2C5F" w:rsidP="004D327C">
            <w:pPr>
              <w:pStyle w:val="TAL"/>
              <w:rPr>
                <w:ins w:id="785" w:author="Li, Qiming" w:date="2018-10-12T00:34:00Z"/>
                <w:rFonts w:cs="Arial"/>
                <w:lang w:val="en-US"/>
              </w:rPr>
            </w:pPr>
            <w:ins w:id="786" w:author="Li, Qiming" w:date="2018-10-12T00:34:00Z">
              <w:r w:rsidRPr="00AD018A">
                <w:rPr>
                  <w:rFonts w:cs="Arial"/>
                  <w:szCs w:val="16"/>
                  <w:lang w:eastAsia="ja-JP"/>
                </w:rPr>
                <w:t>EPRE ratio of PDCCH to PDCCH DMRS</w:t>
              </w:r>
            </w:ins>
          </w:p>
        </w:tc>
        <w:tc>
          <w:tcPr>
            <w:tcW w:w="1134" w:type="dxa"/>
            <w:vMerge/>
            <w:tcBorders>
              <w:left w:val="single" w:sz="4" w:space="0" w:color="auto"/>
              <w:right w:val="single" w:sz="4" w:space="0" w:color="auto"/>
            </w:tcBorders>
          </w:tcPr>
          <w:p w14:paraId="5ABF2BBC" w14:textId="77777777" w:rsidR="007C2C5F" w:rsidRPr="003F514D" w:rsidRDefault="007C2C5F" w:rsidP="004D327C">
            <w:pPr>
              <w:pStyle w:val="TAC"/>
              <w:rPr>
                <w:ins w:id="787" w:author="Li, Qiming" w:date="2018-10-12T00:34:00Z"/>
                <w:rFonts w:cs="Arial"/>
                <w:lang w:val="en-US"/>
              </w:rPr>
            </w:pPr>
          </w:p>
        </w:tc>
        <w:tc>
          <w:tcPr>
            <w:tcW w:w="4655" w:type="dxa"/>
            <w:gridSpan w:val="2"/>
            <w:vMerge/>
            <w:tcBorders>
              <w:left w:val="single" w:sz="4" w:space="0" w:color="auto"/>
              <w:right w:val="single" w:sz="4" w:space="0" w:color="auto"/>
            </w:tcBorders>
          </w:tcPr>
          <w:p w14:paraId="72FDB491" w14:textId="77777777" w:rsidR="007C2C5F" w:rsidRPr="003F514D" w:rsidRDefault="007C2C5F" w:rsidP="004D327C">
            <w:pPr>
              <w:pStyle w:val="TAC"/>
              <w:rPr>
                <w:ins w:id="788" w:author="Li, Qiming" w:date="2018-10-12T00:34:00Z"/>
                <w:rFonts w:cs="Arial"/>
                <w:lang w:val="en-US"/>
              </w:rPr>
            </w:pPr>
          </w:p>
        </w:tc>
      </w:tr>
      <w:tr w:rsidR="007C2C5F" w14:paraId="7A877822" w14:textId="77777777" w:rsidTr="004D327C">
        <w:trPr>
          <w:jc w:val="center"/>
          <w:ins w:id="789"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02AC41D6" w14:textId="77777777" w:rsidR="007C2C5F" w:rsidRPr="00AD018A" w:rsidRDefault="007C2C5F" w:rsidP="004D327C">
            <w:pPr>
              <w:pStyle w:val="TAL"/>
              <w:rPr>
                <w:ins w:id="790" w:author="Li, Qiming" w:date="2018-10-12T00:34:00Z"/>
                <w:rFonts w:cs="Arial"/>
                <w:lang w:val="en-US"/>
              </w:rPr>
            </w:pPr>
            <w:ins w:id="791" w:author="Li, Qiming" w:date="2018-10-12T00:34:00Z">
              <w:r w:rsidRPr="00AD018A">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2566570E" w14:textId="77777777" w:rsidR="007C2C5F" w:rsidRPr="003F514D" w:rsidRDefault="007C2C5F" w:rsidP="004D327C">
            <w:pPr>
              <w:pStyle w:val="TAC"/>
              <w:rPr>
                <w:ins w:id="792" w:author="Li, Qiming" w:date="2018-10-12T00:34:00Z"/>
                <w:rFonts w:cs="Arial"/>
                <w:lang w:val="en-US"/>
              </w:rPr>
            </w:pPr>
          </w:p>
        </w:tc>
        <w:tc>
          <w:tcPr>
            <w:tcW w:w="4655" w:type="dxa"/>
            <w:gridSpan w:val="2"/>
            <w:vMerge/>
            <w:tcBorders>
              <w:left w:val="single" w:sz="4" w:space="0" w:color="auto"/>
              <w:right w:val="single" w:sz="4" w:space="0" w:color="auto"/>
            </w:tcBorders>
          </w:tcPr>
          <w:p w14:paraId="62268349" w14:textId="77777777" w:rsidR="007C2C5F" w:rsidRPr="003F514D" w:rsidRDefault="007C2C5F" w:rsidP="004D327C">
            <w:pPr>
              <w:pStyle w:val="TAC"/>
              <w:rPr>
                <w:ins w:id="793" w:author="Li, Qiming" w:date="2018-10-12T00:34:00Z"/>
                <w:rFonts w:cs="Arial"/>
                <w:lang w:val="en-US"/>
              </w:rPr>
            </w:pPr>
          </w:p>
        </w:tc>
      </w:tr>
      <w:tr w:rsidR="007C2C5F" w14:paraId="561362C3" w14:textId="77777777" w:rsidTr="004D327C">
        <w:trPr>
          <w:jc w:val="center"/>
          <w:ins w:id="794"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3A18B0C8" w14:textId="77777777" w:rsidR="007C2C5F" w:rsidRPr="00AD018A" w:rsidRDefault="007C2C5F" w:rsidP="004D327C">
            <w:pPr>
              <w:pStyle w:val="TAL"/>
              <w:rPr>
                <w:ins w:id="795" w:author="Li, Qiming" w:date="2018-10-12T00:34:00Z"/>
                <w:rFonts w:cs="Arial"/>
                <w:lang w:val="en-US"/>
              </w:rPr>
            </w:pPr>
            <w:ins w:id="796" w:author="Li, Qiming" w:date="2018-10-12T00:34:00Z">
              <w:r w:rsidRPr="00AD018A">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6042A905" w14:textId="77777777" w:rsidR="007C2C5F" w:rsidRPr="003F514D" w:rsidRDefault="007C2C5F" w:rsidP="004D327C">
            <w:pPr>
              <w:pStyle w:val="TAC"/>
              <w:rPr>
                <w:ins w:id="797" w:author="Li, Qiming" w:date="2018-10-12T00:34:00Z"/>
                <w:rFonts w:cs="Arial"/>
                <w:lang w:val="en-US"/>
              </w:rPr>
            </w:pPr>
          </w:p>
        </w:tc>
        <w:tc>
          <w:tcPr>
            <w:tcW w:w="4655" w:type="dxa"/>
            <w:gridSpan w:val="2"/>
            <w:vMerge/>
            <w:tcBorders>
              <w:left w:val="single" w:sz="4" w:space="0" w:color="auto"/>
              <w:right w:val="single" w:sz="4" w:space="0" w:color="auto"/>
            </w:tcBorders>
          </w:tcPr>
          <w:p w14:paraId="785AFFC7" w14:textId="77777777" w:rsidR="007C2C5F" w:rsidRPr="003F514D" w:rsidRDefault="007C2C5F" w:rsidP="004D327C">
            <w:pPr>
              <w:pStyle w:val="TAC"/>
              <w:rPr>
                <w:ins w:id="798" w:author="Li, Qiming" w:date="2018-10-12T00:34:00Z"/>
                <w:rFonts w:cs="Arial"/>
                <w:lang w:val="en-US"/>
              </w:rPr>
            </w:pPr>
          </w:p>
        </w:tc>
      </w:tr>
      <w:tr w:rsidR="007C2C5F" w14:paraId="1C175256" w14:textId="77777777" w:rsidTr="004D327C">
        <w:trPr>
          <w:jc w:val="center"/>
          <w:ins w:id="799"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40C0BB37" w14:textId="77777777" w:rsidR="007C2C5F" w:rsidRPr="00AD018A" w:rsidRDefault="007C2C5F" w:rsidP="004D327C">
            <w:pPr>
              <w:pStyle w:val="TAL"/>
              <w:rPr>
                <w:ins w:id="800" w:author="Li, Qiming" w:date="2018-10-12T00:34:00Z"/>
                <w:rFonts w:cs="Arial"/>
                <w:lang w:val="en-US"/>
              </w:rPr>
            </w:pPr>
            <w:ins w:id="801" w:author="Li, Qiming" w:date="2018-10-12T00:34:00Z">
              <w:r w:rsidRPr="00AD018A">
                <w:rPr>
                  <w:rFonts w:cs="Arial"/>
                  <w:szCs w:val="16"/>
                  <w:lang w:eastAsia="ja-JP"/>
                </w:rPr>
                <w:t>EPRE ratio of OCNG DMRS to SSS(Note 1)</w:t>
              </w:r>
            </w:ins>
          </w:p>
        </w:tc>
        <w:tc>
          <w:tcPr>
            <w:tcW w:w="1134" w:type="dxa"/>
            <w:vMerge/>
            <w:tcBorders>
              <w:left w:val="single" w:sz="4" w:space="0" w:color="auto"/>
              <w:right w:val="single" w:sz="4" w:space="0" w:color="auto"/>
            </w:tcBorders>
          </w:tcPr>
          <w:p w14:paraId="3CDB07CB" w14:textId="77777777" w:rsidR="007C2C5F" w:rsidRPr="003F514D" w:rsidRDefault="007C2C5F" w:rsidP="004D327C">
            <w:pPr>
              <w:pStyle w:val="TAC"/>
              <w:rPr>
                <w:ins w:id="802" w:author="Li, Qiming" w:date="2018-10-12T00:34:00Z"/>
                <w:rFonts w:cs="Arial"/>
                <w:lang w:val="en-US"/>
              </w:rPr>
            </w:pPr>
          </w:p>
        </w:tc>
        <w:tc>
          <w:tcPr>
            <w:tcW w:w="4655" w:type="dxa"/>
            <w:gridSpan w:val="2"/>
            <w:vMerge/>
            <w:tcBorders>
              <w:left w:val="single" w:sz="4" w:space="0" w:color="auto"/>
              <w:right w:val="single" w:sz="4" w:space="0" w:color="auto"/>
            </w:tcBorders>
          </w:tcPr>
          <w:p w14:paraId="39C6D648" w14:textId="77777777" w:rsidR="007C2C5F" w:rsidRPr="003F514D" w:rsidRDefault="007C2C5F" w:rsidP="004D327C">
            <w:pPr>
              <w:pStyle w:val="TAC"/>
              <w:rPr>
                <w:ins w:id="803" w:author="Li, Qiming" w:date="2018-10-12T00:34:00Z"/>
                <w:rFonts w:cs="Arial"/>
                <w:lang w:val="en-US"/>
              </w:rPr>
            </w:pPr>
          </w:p>
        </w:tc>
      </w:tr>
      <w:tr w:rsidR="007C2C5F" w14:paraId="35E914C3" w14:textId="77777777" w:rsidTr="004D327C">
        <w:trPr>
          <w:jc w:val="center"/>
          <w:ins w:id="804"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45BE8056" w14:textId="77777777" w:rsidR="007C2C5F" w:rsidRPr="00AD018A" w:rsidRDefault="007C2C5F" w:rsidP="004D327C">
            <w:pPr>
              <w:pStyle w:val="TAL"/>
              <w:rPr>
                <w:ins w:id="805" w:author="Li, Qiming" w:date="2018-10-12T00:34:00Z"/>
                <w:rFonts w:cs="Arial"/>
                <w:lang w:val="en-US"/>
              </w:rPr>
            </w:pPr>
            <w:ins w:id="806" w:author="Li, Qiming" w:date="2018-10-12T00:34:00Z">
              <w:r w:rsidRPr="00AD018A">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84E4DF1" w14:textId="77777777" w:rsidR="007C2C5F" w:rsidRPr="003F514D" w:rsidRDefault="007C2C5F" w:rsidP="004D327C">
            <w:pPr>
              <w:pStyle w:val="TAC"/>
              <w:rPr>
                <w:ins w:id="807" w:author="Li, Qiming" w:date="2018-10-12T00:34:00Z"/>
                <w:rFonts w:cs="Arial"/>
                <w:lang w:val="en-US"/>
              </w:rPr>
            </w:pPr>
          </w:p>
        </w:tc>
        <w:tc>
          <w:tcPr>
            <w:tcW w:w="4655" w:type="dxa"/>
            <w:gridSpan w:val="2"/>
            <w:vMerge/>
            <w:tcBorders>
              <w:left w:val="single" w:sz="4" w:space="0" w:color="auto"/>
              <w:bottom w:val="single" w:sz="4" w:space="0" w:color="auto"/>
              <w:right w:val="single" w:sz="4" w:space="0" w:color="auto"/>
            </w:tcBorders>
          </w:tcPr>
          <w:p w14:paraId="2F10E334" w14:textId="77777777" w:rsidR="007C2C5F" w:rsidRPr="003F514D" w:rsidRDefault="007C2C5F" w:rsidP="004D327C">
            <w:pPr>
              <w:pStyle w:val="TAC"/>
              <w:rPr>
                <w:ins w:id="808" w:author="Li, Qiming" w:date="2018-10-12T00:34:00Z"/>
                <w:rFonts w:cs="Arial"/>
                <w:lang w:val="en-US"/>
              </w:rPr>
            </w:pPr>
          </w:p>
        </w:tc>
      </w:tr>
      <w:tr w:rsidR="007C2C5F" w14:paraId="623DF20C" w14:textId="77777777" w:rsidTr="004D327C">
        <w:trPr>
          <w:jc w:val="center"/>
          <w:ins w:id="809"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49CE52A2" w14:textId="77777777" w:rsidR="007C2C5F" w:rsidRPr="00AD018A" w:rsidRDefault="007C2C5F" w:rsidP="004D327C">
            <w:pPr>
              <w:pStyle w:val="TAL"/>
              <w:rPr>
                <w:ins w:id="810" w:author="Li, Qiming" w:date="2018-10-12T00:34:00Z"/>
                <w:rFonts w:cs="Arial"/>
                <w:szCs w:val="16"/>
                <w:lang w:eastAsia="ja-JP"/>
              </w:rPr>
            </w:pPr>
            <w:ins w:id="811" w:author="Li, Qiming" w:date="2018-10-12T00:34:00Z">
              <w:r>
                <w:rPr>
                  <w:rFonts w:cs="Arial"/>
                  <w:lang w:val="da-DK"/>
                </w:rPr>
                <w:t>UE orientation around TBD axis and TBD axis</w:t>
              </w:r>
            </w:ins>
          </w:p>
        </w:tc>
        <w:tc>
          <w:tcPr>
            <w:tcW w:w="1134" w:type="dxa"/>
            <w:tcBorders>
              <w:left w:val="single" w:sz="4" w:space="0" w:color="auto"/>
              <w:bottom w:val="single" w:sz="4" w:space="0" w:color="auto"/>
              <w:right w:val="single" w:sz="4" w:space="0" w:color="auto"/>
            </w:tcBorders>
          </w:tcPr>
          <w:p w14:paraId="0B44E9DF" w14:textId="77777777" w:rsidR="007C2C5F" w:rsidRPr="003F514D" w:rsidRDefault="007C2C5F" w:rsidP="004D327C">
            <w:pPr>
              <w:pStyle w:val="TAC"/>
              <w:rPr>
                <w:ins w:id="812" w:author="Li, Qiming" w:date="2018-10-12T00:34:00Z"/>
                <w:rFonts w:cs="Arial"/>
                <w:lang w:val="en-US"/>
              </w:rPr>
            </w:pPr>
            <w:ins w:id="813" w:author="Li, Qiming" w:date="2018-10-12T00:34:00Z">
              <w:r>
                <w:rPr>
                  <w:rFonts w:cs="Arial"/>
                  <w:lang w:val="en-US"/>
                </w:rPr>
                <w:t>degrees</w:t>
              </w:r>
            </w:ins>
          </w:p>
        </w:tc>
        <w:tc>
          <w:tcPr>
            <w:tcW w:w="4655" w:type="dxa"/>
            <w:gridSpan w:val="2"/>
            <w:tcBorders>
              <w:left w:val="single" w:sz="4" w:space="0" w:color="auto"/>
              <w:bottom w:val="single" w:sz="4" w:space="0" w:color="auto"/>
              <w:right w:val="single" w:sz="4" w:space="0" w:color="auto"/>
            </w:tcBorders>
          </w:tcPr>
          <w:p w14:paraId="6DCCBB65" w14:textId="77777777" w:rsidR="007C2C5F" w:rsidRPr="003F514D" w:rsidRDefault="007C2C5F" w:rsidP="004D327C">
            <w:pPr>
              <w:pStyle w:val="TAC"/>
              <w:rPr>
                <w:ins w:id="814" w:author="Li, Qiming" w:date="2018-10-12T00:34:00Z"/>
                <w:rFonts w:cs="Arial"/>
                <w:lang w:val="en-US"/>
              </w:rPr>
            </w:pPr>
            <w:ins w:id="815" w:author="Li, Qiming" w:date="2018-10-12T00:34:00Z">
              <w:r>
                <w:rPr>
                  <w:rFonts w:cs="Arial"/>
                  <w:lang w:val="en-US"/>
                </w:rPr>
                <w:t>TBD</w:t>
              </w:r>
            </w:ins>
          </w:p>
        </w:tc>
      </w:tr>
      <w:tr w:rsidR="007C2C5F" w14:paraId="7AECE1FA" w14:textId="77777777" w:rsidTr="004D327C">
        <w:trPr>
          <w:trHeight w:val="98"/>
          <w:jc w:val="center"/>
          <w:ins w:id="816" w:author="Li, Qiming" w:date="2018-10-12T00:34:00Z"/>
        </w:trPr>
        <w:tc>
          <w:tcPr>
            <w:tcW w:w="3805" w:type="dxa"/>
            <w:tcBorders>
              <w:top w:val="single" w:sz="4" w:space="0" w:color="auto"/>
              <w:left w:val="single" w:sz="4" w:space="0" w:color="auto"/>
              <w:right w:val="single" w:sz="4" w:space="0" w:color="auto"/>
            </w:tcBorders>
            <w:vAlign w:val="center"/>
          </w:tcPr>
          <w:p w14:paraId="7D7BA6F9" w14:textId="77777777" w:rsidR="007C2C5F" w:rsidRPr="003F514D" w:rsidRDefault="007C2C5F" w:rsidP="004D327C">
            <w:pPr>
              <w:pStyle w:val="TAL"/>
              <w:rPr>
                <w:ins w:id="817" w:author="Li, Qiming" w:date="2018-10-12T00:34:00Z"/>
                <w:rFonts w:cs="Arial"/>
                <w:lang w:val="en-US"/>
              </w:rPr>
            </w:pPr>
            <w:ins w:id="818" w:author="Li, Qiming" w:date="2018-10-12T00:34:00Z">
              <w:r w:rsidRPr="00046F03">
                <w:rPr>
                  <w:rFonts w:eastAsia="Calibri" w:cs="Arial"/>
                  <w:position w:val="-12"/>
                  <w:szCs w:val="22"/>
                  <w:lang w:val="en-US"/>
                </w:rPr>
                <w:object w:dxaOrig="405" w:dyaOrig="345" w14:anchorId="4C9A4E73">
                  <v:shape id="_x0000_i1029" type="#_x0000_t75" style="width:20.3pt;height:17.25pt" o:ole="" fillcolor="window">
                    <v:imagedata r:id="rId12" o:title=""/>
                  </v:shape>
                  <o:OLEObject Type="Embed" ProgID="Equation.3" ShapeID="_x0000_i1029" DrawAspect="Content" ObjectID="_1600857144" r:id="rId19"/>
                </w:object>
              </w:r>
            </w:ins>
            <w:ins w:id="819" w:author="Li, Qiming" w:date="2018-10-12T00:34:00Z">
              <w:r w:rsidRPr="003F514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C19EE3" w14:textId="77777777" w:rsidR="007C2C5F" w:rsidRPr="003F514D" w:rsidRDefault="007C2C5F" w:rsidP="004D327C">
            <w:pPr>
              <w:pStyle w:val="TAC"/>
              <w:rPr>
                <w:ins w:id="820" w:author="Li, Qiming" w:date="2018-10-12T00:34:00Z"/>
                <w:rFonts w:cs="Arial"/>
                <w:lang w:val="en-US"/>
              </w:rPr>
            </w:pPr>
            <w:ins w:id="821" w:author="Li, Qiming" w:date="2018-10-12T00:34:00Z">
              <w:r w:rsidRPr="003F514D">
                <w:rPr>
                  <w:rFonts w:cs="Arial"/>
                  <w:lang w:val="en-US"/>
                </w:rPr>
                <w:t>dBm/15kHz</w:t>
              </w:r>
            </w:ins>
          </w:p>
        </w:tc>
        <w:tc>
          <w:tcPr>
            <w:tcW w:w="4655" w:type="dxa"/>
            <w:gridSpan w:val="2"/>
            <w:tcBorders>
              <w:top w:val="single" w:sz="4" w:space="0" w:color="auto"/>
              <w:left w:val="single" w:sz="4" w:space="0" w:color="auto"/>
              <w:right w:val="single" w:sz="4" w:space="0" w:color="auto"/>
            </w:tcBorders>
            <w:vAlign w:val="center"/>
          </w:tcPr>
          <w:p w14:paraId="1DF92AD5" w14:textId="77777777" w:rsidR="007C2C5F" w:rsidRPr="003F514D" w:rsidRDefault="007C2C5F" w:rsidP="004D327C">
            <w:pPr>
              <w:pStyle w:val="TAC"/>
              <w:rPr>
                <w:ins w:id="822" w:author="Li, Qiming" w:date="2018-10-12T00:34:00Z"/>
                <w:rFonts w:cs="Arial"/>
                <w:lang w:val="en-US"/>
              </w:rPr>
            </w:pPr>
            <w:ins w:id="823" w:author="Li, Qiming" w:date="2018-10-12T00:34:00Z">
              <w:r>
                <w:rPr>
                  <w:rFonts w:cs="Arial"/>
                  <w:lang w:val="en-US"/>
                </w:rPr>
                <w:t>-98</w:t>
              </w:r>
            </w:ins>
          </w:p>
        </w:tc>
      </w:tr>
      <w:tr w:rsidR="007C2C5F" w14:paraId="3F339971" w14:textId="77777777" w:rsidTr="004D327C">
        <w:trPr>
          <w:trHeight w:val="125"/>
          <w:jc w:val="center"/>
          <w:ins w:id="824" w:author="Li, Qiming" w:date="2018-10-12T00:34:00Z"/>
        </w:trPr>
        <w:tc>
          <w:tcPr>
            <w:tcW w:w="3805" w:type="dxa"/>
            <w:tcBorders>
              <w:top w:val="single" w:sz="4" w:space="0" w:color="auto"/>
              <w:left w:val="single" w:sz="4" w:space="0" w:color="auto"/>
              <w:right w:val="single" w:sz="4" w:space="0" w:color="auto"/>
            </w:tcBorders>
            <w:vAlign w:val="center"/>
          </w:tcPr>
          <w:p w14:paraId="6CA6214A" w14:textId="77777777" w:rsidR="007C2C5F" w:rsidRPr="00046F03" w:rsidRDefault="007C2C5F" w:rsidP="004D327C">
            <w:pPr>
              <w:pStyle w:val="TAL"/>
              <w:rPr>
                <w:ins w:id="825" w:author="Li, Qiming" w:date="2018-10-12T00:34:00Z"/>
                <w:rFonts w:eastAsia="Calibri" w:cs="Arial"/>
                <w:szCs w:val="22"/>
                <w:lang w:val="en-US"/>
              </w:rPr>
            </w:pPr>
            <w:ins w:id="826" w:author="Li, Qiming" w:date="2018-10-12T00:34:00Z">
              <w:r w:rsidRPr="00046F03">
                <w:rPr>
                  <w:rFonts w:eastAsia="Calibri" w:cs="Arial"/>
                  <w:position w:val="-12"/>
                  <w:szCs w:val="22"/>
                  <w:lang w:val="en-US"/>
                </w:rPr>
                <w:object w:dxaOrig="405" w:dyaOrig="345" w14:anchorId="56C07462">
                  <v:shape id="_x0000_i1030" type="#_x0000_t75" style="width:20.3pt;height:17.25pt" o:ole="" fillcolor="window">
                    <v:imagedata r:id="rId12" o:title=""/>
                  </v:shape>
                  <o:OLEObject Type="Embed" ProgID="Equation.3" ShapeID="_x0000_i1030" DrawAspect="Content" ObjectID="_1600857145" r:id="rId20"/>
                </w:object>
              </w:r>
            </w:ins>
            <w:ins w:id="827" w:author="Li, Qiming" w:date="2018-10-12T00:34:00Z">
              <w:r w:rsidRPr="003F514D">
                <w:rPr>
                  <w:rFonts w:cs="Arial"/>
                  <w:vertAlign w:val="superscript"/>
                  <w:lang w:val="en-US"/>
                </w:rPr>
                <w:t>Note2</w:t>
              </w:r>
            </w:ins>
          </w:p>
        </w:tc>
        <w:tc>
          <w:tcPr>
            <w:tcW w:w="1134" w:type="dxa"/>
            <w:tcBorders>
              <w:top w:val="single" w:sz="4" w:space="0" w:color="auto"/>
              <w:left w:val="single" w:sz="4" w:space="0" w:color="auto"/>
              <w:right w:val="single" w:sz="4" w:space="0" w:color="auto"/>
            </w:tcBorders>
            <w:vAlign w:val="center"/>
          </w:tcPr>
          <w:p w14:paraId="3C57FC42" w14:textId="77777777" w:rsidR="007C2C5F" w:rsidRPr="003F514D" w:rsidRDefault="007C2C5F" w:rsidP="004D327C">
            <w:pPr>
              <w:pStyle w:val="TAC"/>
              <w:rPr>
                <w:ins w:id="828" w:author="Li, Qiming" w:date="2018-10-12T00:34:00Z"/>
                <w:rFonts w:cs="Arial"/>
                <w:lang w:val="en-US"/>
              </w:rPr>
            </w:pPr>
          </w:p>
          <w:p w14:paraId="16754ADE" w14:textId="77777777" w:rsidR="007C2C5F" w:rsidRPr="003F514D" w:rsidRDefault="007C2C5F" w:rsidP="004D327C">
            <w:pPr>
              <w:pStyle w:val="TAC"/>
              <w:rPr>
                <w:ins w:id="829" w:author="Li, Qiming" w:date="2018-10-12T00:34:00Z"/>
                <w:rFonts w:cs="Arial"/>
                <w:lang w:val="en-US"/>
              </w:rPr>
            </w:pPr>
            <w:ins w:id="830" w:author="Li, Qiming" w:date="2018-10-12T00:34:00Z">
              <w:r w:rsidRPr="003F514D">
                <w:rPr>
                  <w:rFonts w:cs="Arial"/>
                  <w:lang w:val="en-US"/>
                </w:rPr>
                <w:t>dBm/SCS</w:t>
              </w:r>
            </w:ins>
          </w:p>
        </w:tc>
        <w:tc>
          <w:tcPr>
            <w:tcW w:w="4655" w:type="dxa"/>
            <w:gridSpan w:val="2"/>
            <w:tcBorders>
              <w:top w:val="single" w:sz="4" w:space="0" w:color="auto"/>
              <w:left w:val="single" w:sz="4" w:space="0" w:color="auto"/>
              <w:right w:val="single" w:sz="4" w:space="0" w:color="auto"/>
            </w:tcBorders>
            <w:vAlign w:val="center"/>
          </w:tcPr>
          <w:p w14:paraId="2CC5E6CA" w14:textId="77777777" w:rsidR="007C2C5F" w:rsidRPr="003F514D" w:rsidRDefault="007C2C5F" w:rsidP="004D327C">
            <w:pPr>
              <w:pStyle w:val="TAC"/>
              <w:rPr>
                <w:ins w:id="831" w:author="Li, Qiming" w:date="2018-10-12T00:34:00Z"/>
                <w:rFonts w:cs="Arial"/>
                <w:lang w:val="en-US"/>
              </w:rPr>
            </w:pPr>
            <w:ins w:id="832" w:author="Li, Qiming" w:date="2018-10-12T00:34:00Z">
              <w:r>
                <w:rPr>
                  <w:rFonts w:cs="Arial"/>
                  <w:lang w:val="en-US"/>
                </w:rPr>
                <w:t>-89</w:t>
              </w:r>
            </w:ins>
          </w:p>
        </w:tc>
      </w:tr>
      <w:tr w:rsidR="007C2C5F" w14:paraId="49F88FD1" w14:textId="77777777" w:rsidTr="004D327C">
        <w:trPr>
          <w:trHeight w:val="42"/>
          <w:jc w:val="center"/>
          <w:ins w:id="833" w:author="Li, Qiming" w:date="2018-10-12T00:34:00Z"/>
        </w:trPr>
        <w:tc>
          <w:tcPr>
            <w:tcW w:w="3805" w:type="dxa"/>
            <w:tcBorders>
              <w:top w:val="single" w:sz="4" w:space="0" w:color="auto"/>
              <w:left w:val="single" w:sz="4" w:space="0" w:color="auto"/>
              <w:bottom w:val="single" w:sz="4" w:space="0" w:color="auto"/>
              <w:right w:val="single" w:sz="4" w:space="0" w:color="auto"/>
            </w:tcBorders>
            <w:vAlign w:val="center"/>
            <w:hideMark/>
          </w:tcPr>
          <w:p w14:paraId="39925786" w14:textId="77777777" w:rsidR="007C2C5F" w:rsidRPr="004D327C" w:rsidRDefault="007C2C5F" w:rsidP="004D327C">
            <w:pPr>
              <w:pStyle w:val="TAL"/>
              <w:rPr>
                <w:ins w:id="834" w:author="Li, Qiming" w:date="2018-10-12T00:34:00Z"/>
                <w:rFonts w:cs="Arial"/>
                <w:i/>
                <w:lang w:val="en-US"/>
              </w:rPr>
            </w:pPr>
            <w:ins w:id="835" w:author="Li, Qiming" w:date="2018-10-12T00:34:00Z">
              <w:r w:rsidRPr="004D327C">
                <w:rPr>
                  <w:rFonts w:eastAsia="Calibri" w:cs="Arial"/>
                  <w:i/>
                  <w:position w:val="-12"/>
                  <w:szCs w:val="22"/>
                  <w:lang w:val="en-US"/>
                </w:rPr>
                <w:object w:dxaOrig="615" w:dyaOrig="390" w14:anchorId="303DAEF1">
                  <v:shape id="_x0000_i1031" type="#_x0000_t75" style="width:30.9pt;height:19.45pt" o:ole="" fillcolor="window">
                    <v:imagedata r:id="rId15" o:title=""/>
                  </v:shape>
                  <o:OLEObject Type="Embed" ProgID="Equation.3" ShapeID="_x0000_i1031" DrawAspect="Content" ObjectID="_1600857146" r:id="rId2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34707E" w14:textId="77777777" w:rsidR="007C2C5F" w:rsidRPr="003F514D" w:rsidRDefault="007C2C5F" w:rsidP="004D327C">
            <w:pPr>
              <w:pStyle w:val="TAC"/>
              <w:rPr>
                <w:ins w:id="836" w:author="Li, Qiming" w:date="2018-10-12T00:34:00Z"/>
                <w:rFonts w:cs="Arial"/>
                <w:lang w:val="en-US"/>
              </w:rPr>
            </w:pPr>
            <w:ins w:id="837" w:author="Li, Qiming" w:date="2018-10-12T00:34:00Z">
              <w:r w:rsidRPr="003F514D">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CCC702E" w14:textId="77777777" w:rsidR="007C2C5F" w:rsidRPr="003F514D" w:rsidRDefault="007C2C5F" w:rsidP="004D327C">
            <w:pPr>
              <w:pStyle w:val="TAC"/>
              <w:rPr>
                <w:ins w:id="838" w:author="Li, Qiming" w:date="2018-10-12T00:34:00Z"/>
                <w:rFonts w:cs="Arial"/>
                <w:lang w:val="en-US"/>
              </w:rPr>
            </w:pPr>
            <w:ins w:id="839" w:author="Li, Qiming" w:date="2018-10-12T00:34:00Z">
              <w:r>
                <w:rPr>
                  <w:rFonts w:cs="Arial"/>
                  <w:lang w:val="en-US"/>
                </w:rPr>
                <w:t>3</w:t>
              </w:r>
            </w:ins>
          </w:p>
        </w:tc>
      </w:tr>
      <w:tr w:rsidR="007C2C5F" w:rsidRPr="003F514D" w14:paraId="4B0322D9" w14:textId="77777777" w:rsidTr="004D327C">
        <w:trPr>
          <w:trHeight w:val="42"/>
          <w:jc w:val="center"/>
          <w:ins w:id="840" w:author="Li, Qiming" w:date="2018-10-12T00:34:00Z"/>
        </w:trPr>
        <w:tc>
          <w:tcPr>
            <w:tcW w:w="3805" w:type="dxa"/>
            <w:tcBorders>
              <w:top w:val="single" w:sz="4" w:space="0" w:color="auto"/>
              <w:left w:val="single" w:sz="4" w:space="0" w:color="auto"/>
              <w:bottom w:val="single" w:sz="4" w:space="0" w:color="auto"/>
              <w:right w:val="single" w:sz="4" w:space="0" w:color="auto"/>
            </w:tcBorders>
            <w:vAlign w:val="center"/>
            <w:hideMark/>
          </w:tcPr>
          <w:p w14:paraId="5FB22F8C" w14:textId="77777777" w:rsidR="007C2C5F" w:rsidRPr="003F514D" w:rsidRDefault="007C2C5F" w:rsidP="004D327C">
            <w:pPr>
              <w:pStyle w:val="TAL"/>
              <w:rPr>
                <w:ins w:id="841" w:author="Li, Qiming" w:date="2018-10-12T00:34:00Z"/>
                <w:rFonts w:cs="Arial"/>
                <w:lang w:val="en-US"/>
              </w:rPr>
            </w:pPr>
            <w:ins w:id="842" w:author="Li, Qiming" w:date="2018-10-12T00:34:00Z">
              <w:r w:rsidRPr="00046F03">
                <w:rPr>
                  <w:rFonts w:eastAsia="Calibri" w:cs="Arial"/>
                  <w:position w:val="-12"/>
                  <w:szCs w:val="22"/>
                  <w:lang w:val="en-US"/>
                </w:rPr>
                <w:object w:dxaOrig="810" w:dyaOrig="390" w14:anchorId="496D1723">
                  <v:shape id="_x0000_i1032" type="#_x0000_t75" style="width:40.2pt;height:19.45pt" o:ole="" fillcolor="window">
                    <v:imagedata r:id="rId17" o:title=""/>
                  </v:shape>
                  <o:OLEObject Type="Embed" ProgID="Equation.3" ShapeID="_x0000_i1032" DrawAspect="Content" ObjectID="_1600857147" r:id="rId2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D6F9E8" w14:textId="77777777" w:rsidR="007C2C5F" w:rsidRPr="003F514D" w:rsidRDefault="007C2C5F" w:rsidP="004D327C">
            <w:pPr>
              <w:pStyle w:val="TAC"/>
              <w:rPr>
                <w:ins w:id="843" w:author="Li, Qiming" w:date="2018-10-12T00:34:00Z"/>
                <w:rFonts w:cs="Arial"/>
                <w:lang w:val="en-US"/>
              </w:rPr>
            </w:pPr>
            <w:ins w:id="844" w:author="Li, Qiming" w:date="2018-10-12T00:34:00Z">
              <w:r w:rsidRPr="003F514D">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F3E1046" w14:textId="77777777" w:rsidR="007C2C5F" w:rsidRPr="003F514D" w:rsidRDefault="007C2C5F" w:rsidP="004D327C">
            <w:pPr>
              <w:pStyle w:val="TAC"/>
              <w:rPr>
                <w:ins w:id="845" w:author="Li, Qiming" w:date="2018-10-12T00:34:00Z"/>
                <w:rFonts w:cs="Arial"/>
                <w:lang w:val="en-US"/>
              </w:rPr>
            </w:pPr>
            <w:ins w:id="846" w:author="Li, Qiming" w:date="2018-10-12T00:34:00Z">
              <w:r>
                <w:rPr>
                  <w:rFonts w:cs="Arial"/>
                  <w:lang w:val="en-US"/>
                </w:rPr>
                <w:t>3</w:t>
              </w:r>
            </w:ins>
          </w:p>
        </w:tc>
      </w:tr>
      <w:tr w:rsidR="007C2C5F" w14:paraId="26729068" w14:textId="77777777" w:rsidTr="004D327C">
        <w:trPr>
          <w:trHeight w:val="427"/>
          <w:jc w:val="center"/>
          <w:ins w:id="847" w:author="Li, Qiming" w:date="2018-10-12T00:34:00Z"/>
        </w:trPr>
        <w:tc>
          <w:tcPr>
            <w:tcW w:w="3805" w:type="dxa"/>
            <w:tcBorders>
              <w:top w:val="single" w:sz="4" w:space="0" w:color="auto"/>
              <w:left w:val="single" w:sz="4" w:space="0" w:color="auto"/>
              <w:right w:val="single" w:sz="4" w:space="0" w:color="auto"/>
            </w:tcBorders>
            <w:vAlign w:val="center"/>
            <w:hideMark/>
          </w:tcPr>
          <w:p w14:paraId="525CBB5E" w14:textId="77777777" w:rsidR="007C2C5F" w:rsidRPr="003F514D" w:rsidRDefault="007C2C5F" w:rsidP="004D327C">
            <w:pPr>
              <w:pStyle w:val="TAL"/>
              <w:rPr>
                <w:ins w:id="848" w:author="Li, Qiming" w:date="2018-10-12T00:34:00Z"/>
                <w:rFonts w:cs="Arial"/>
                <w:lang w:val="en-US"/>
              </w:rPr>
            </w:pPr>
            <w:ins w:id="849" w:author="Li, Qiming" w:date="2018-10-12T00:34:00Z">
              <w:r w:rsidRPr="003F514D">
                <w:rPr>
                  <w:rFonts w:cs="Arial"/>
                  <w:lang w:val="en-US"/>
                </w:rPr>
                <w:t>Io</w:t>
              </w:r>
              <w:r w:rsidRPr="003F514D">
                <w:rPr>
                  <w:rFonts w:cs="Arial"/>
                  <w:vertAlign w:val="superscript"/>
                  <w:lang w:val="en-US"/>
                </w:rPr>
                <w:t>Note3</w:t>
              </w:r>
            </w:ins>
          </w:p>
        </w:tc>
        <w:tc>
          <w:tcPr>
            <w:tcW w:w="1134" w:type="dxa"/>
            <w:tcBorders>
              <w:top w:val="single" w:sz="4" w:space="0" w:color="auto"/>
              <w:left w:val="single" w:sz="4" w:space="0" w:color="auto"/>
              <w:right w:val="single" w:sz="4" w:space="0" w:color="auto"/>
            </w:tcBorders>
            <w:vAlign w:val="center"/>
            <w:hideMark/>
          </w:tcPr>
          <w:p w14:paraId="4A8CEB80" w14:textId="77777777" w:rsidR="007C2C5F" w:rsidRPr="003F514D" w:rsidRDefault="007C2C5F" w:rsidP="004D327C">
            <w:pPr>
              <w:pStyle w:val="TAC"/>
              <w:rPr>
                <w:ins w:id="850" w:author="Li, Qiming" w:date="2018-10-12T00:34:00Z"/>
                <w:rFonts w:cs="Arial"/>
                <w:lang w:val="en-US"/>
              </w:rPr>
            </w:pPr>
            <w:ins w:id="851" w:author="Li, Qiming" w:date="2018-10-12T00:34:00Z">
              <w:r w:rsidRPr="003F514D">
                <w:rPr>
                  <w:rFonts w:cs="Arial"/>
                  <w:lang w:val="en-US"/>
                </w:rPr>
                <w:t>dBm/</w:t>
              </w:r>
            </w:ins>
          </w:p>
          <w:p w14:paraId="1B336BFD" w14:textId="77777777" w:rsidR="007C2C5F" w:rsidRPr="003F514D" w:rsidRDefault="007C2C5F" w:rsidP="004D327C">
            <w:pPr>
              <w:pStyle w:val="TAC"/>
              <w:rPr>
                <w:ins w:id="852" w:author="Li, Qiming" w:date="2018-10-12T00:34:00Z"/>
                <w:rFonts w:cs="Arial"/>
                <w:lang w:val="en-US"/>
              </w:rPr>
            </w:pPr>
            <w:ins w:id="853" w:author="Li, Qiming" w:date="2018-10-12T00:34:00Z">
              <w:r w:rsidRPr="003F514D">
                <w:rPr>
                  <w:rFonts w:cs="Arial"/>
                  <w:lang w:val="en-US"/>
                </w:rPr>
                <w:t>9</w:t>
              </w:r>
              <w:r>
                <w:rPr>
                  <w:rFonts w:cs="Arial"/>
                  <w:lang w:val="en-US"/>
                </w:rPr>
                <w:t>5.04</w:t>
              </w:r>
              <w:r w:rsidRPr="003F514D">
                <w:rPr>
                  <w:rFonts w:cs="Arial"/>
                  <w:lang w:val="en-US"/>
                </w:rPr>
                <w:t>MHz</w:t>
              </w:r>
            </w:ins>
          </w:p>
        </w:tc>
        <w:tc>
          <w:tcPr>
            <w:tcW w:w="4655" w:type="dxa"/>
            <w:gridSpan w:val="2"/>
            <w:tcBorders>
              <w:top w:val="single" w:sz="4" w:space="0" w:color="auto"/>
              <w:left w:val="single" w:sz="4" w:space="0" w:color="auto"/>
              <w:right w:val="single" w:sz="4" w:space="0" w:color="auto"/>
            </w:tcBorders>
            <w:vAlign w:val="center"/>
          </w:tcPr>
          <w:p w14:paraId="1EC27E43" w14:textId="1EF55228" w:rsidR="007C2C5F" w:rsidRPr="003F514D" w:rsidRDefault="00E626FD" w:rsidP="004D327C">
            <w:pPr>
              <w:pStyle w:val="TAC"/>
              <w:rPr>
                <w:ins w:id="854" w:author="Li, Qiming" w:date="2018-10-12T00:34:00Z"/>
                <w:rFonts w:cs="Arial"/>
                <w:lang w:val="en-US"/>
              </w:rPr>
            </w:pPr>
            <w:ins w:id="855" w:author="Li, Qiming" w:date="2018-10-12T10:11:00Z">
              <w:r>
                <w:rPr>
                  <w:rFonts w:cs="Arial"/>
                  <w:lang w:val="en-US"/>
                </w:rPr>
                <w:t>-57.96</w:t>
              </w:r>
            </w:ins>
          </w:p>
        </w:tc>
      </w:tr>
      <w:tr w:rsidR="007C2C5F" w14:paraId="6B085951" w14:textId="77777777" w:rsidTr="004D327C">
        <w:trPr>
          <w:trHeight w:val="42"/>
          <w:jc w:val="center"/>
          <w:ins w:id="856" w:author="Li, Qiming" w:date="2018-10-12T00:34:00Z"/>
        </w:trPr>
        <w:tc>
          <w:tcPr>
            <w:tcW w:w="3805" w:type="dxa"/>
            <w:tcBorders>
              <w:top w:val="single" w:sz="4" w:space="0" w:color="auto"/>
              <w:left w:val="single" w:sz="4" w:space="0" w:color="auto"/>
              <w:bottom w:val="single" w:sz="4" w:space="0" w:color="auto"/>
              <w:right w:val="single" w:sz="4" w:space="0" w:color="auto"/>
            </w:tcBorders>
            <w:vAlign w:val="center"/>
            <w:hideMark/>
          </w:tcPr>
          <w:p w14:paraId="141AA4E0" w14:textId="77777777" w:rsidR="007C2C5F" w:rsidRPr="003F514D" w:rsidRDefault="007C2C5F" w:rsidP="004D327C">
            <w:pPr>
              <w:pStyle w:val="TAL"/>
              <w:rPr>
                <w:ins w:id="857" w:author="Li, Qiming" w:date="2018-10-12T00:34:00Z"/>
                <w:rFonts w:cs="Arial"/>
                <w:lang w:val="en-US"/>
              </w:rPr>
            </w:pPr>
            <w:ins w:id="858" w:author="Li, Qiming" w:date="2018-10-12T00:34:00Z">
              <w:r w:rsidRPr="003F514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33D69A" w14:textId="77777777" w:rsidR="007C2C5F" w:rsidRPr="003F514D" w:rsidRDefault="007C2C5F" w:rsidP="004D327C">
            <w:pPr>
              <w:pStyle w:val="TAC"/>
              <w:rPr>
                <w:ins w:id="859" w:author="Li, Qiming" w:date="2018-10-12T00:34:00Z"/>
                <w:rFonts w:cs="Arial"/>
                <w:lang w:val="en-US"/>
              </w:rPr>
            </w:pPr>
            <w:ins w:id="860" w:author="Li, Qiming" w:date="2018-10-12T00:34:00Z">
              <w:r w:rsidRPr="003F514D">
                <w:rPr>
                  <w:rFonts w:cs="Arial"/>
                  <w:lang w:val="en-US"/>
                </w:rPr>
                <w: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8BCB8C0" w14:textId="77777777" w:rsidR="007C2C5F" w:rsidRPr="003F514D" w:rsidRDefault="007C2C5F" w:rsidP="004D327C">
            <w:pPr>
              <w:pStyle w:val="TAC"/>
              <w:rPr>
                <w:ins w:id="861" w:author="Li, Qiming" w:date="2018-10-12T00:34:00Z"/>
                <w:rFonts w:cs="Arial"/>
                <w:lang w:val="en-US"/>
              </w:rPr>
            </w:pPr>
            <w:ins w:id="862" w:author="Li, Qiming" w:date="2018-10-12T00:34:00Z">
              <w:r w:rsidRPr="003F514D">
                <w:rPr>
                  <w:rFonts w:cs="Arial"/>
                  <w:lang w:val="en-US"/>
                </w:rPr>
                <w:t>AWGN</w:t>
              </w:r>
            </w:ins>
          </w:p>
        </w:tc>
      </w:tr>
      <w:tr w:rsidR="007C2C5F" w14:paraId="454ED1C1" w14:textId="77777777" w:rsidTr="004D327C">
        <w:trPr>
          <w:jc w:val="center"/>
          <w:ins w:id="863" w:author="Li, Qiming" w:date="2018-10-12T00:34:00Z"/>
        </w:trPr>
        <w:tc>
          <w:tcPr>
            <w:tcW w:w="9594" w:type="dxa"/>
            <w:gridSpan w:val="4"/>
            <w:tcBorders>
              <w:top w:val="single" w:sz="4" w:space="0" w:color="auto"/>
              <w:left w:val="single" w:sz="4" w:space="0" w:color="auto"/>
              <w:bottom w:val="single" w:sz="4" w:space="0" w:color="auto"/>
              <w:right w:val="single" w:sz="4" w:space="0" w:color="auto"/>
            </w:tcBorders>
            <w:vAlign w:val="center"/>
          </w:tcPr>
          <w:p w14:paraId="3A5761C7" w14:textId="77777777" w:rsidR="007C2C5F" w:rsidRPr="003F514D" w:rsidRDefault="007C2C5F" w:rsidP="004D327C">
            <w:pPr>
              <w:pStyle w:val="TAN"/>
              <w:rPr>
                <w:ins w:id="864" w:author="Li, Qiming" w:date="2018-10-12T00:34:00Z"/>
                <w:rFonts w:cs="Arial"/>
                <w:lang w:val="en-US"/>
              </w:rPr>
            </w:pPr>
            <w:ins w:id="865" w:author="Li, Qiming" w:date="2018-10-12T00:34:00Z">
              <w:r w:rsidRPr="003F514D">
                <w:rPr>
                  <w:rFonts w:cs="Arial"/>
                  <w:lang w:val="en-US"/>
                </w:rPr>
                <w:t>Note 1:</w:t>
              </w:r>
              <w:r w:rsidRPr="003F514D">
                <w:rPr>
                  <w:rFonts w:cs="Arial"/>
                  <w:lang w:val="en-US"/>
                </w:rPr>
                <w:tab/>
                <w:t>OCNG shall be used such that both cells are fully allocated and a constant total transmitted power spectral density is achieved for all OFDM symbols.</w:t>
              </w:r>
            </w:ins>
          </w:p>
        </w:tc>
      </w:tr>
    </w:tbl>
    <w:p w14:paraId="7BD1B75F" w14:textId="77777777" w:rsidR="007C2C5F" w:rsidRDefault="007C2C5F" w:rsidP="007C2C5F">
      <w:pPr>
        <w:rPr>
          <w:ins w:id="866" w:author="Li, Qiming" w:date="2018-10-12T00:34:00Z"/>
        </w:rPr>
      </w:pPr>
    </w:p>
    <w:p w14:paraId="3774A4AF" w14:textId="77777777" w:rsidR="007C2C5F" w:rsidRDefault="007C2C5F" w:rsidP="007C2C5F">
      <w:pPr>
        <w:pStyle w:val="TH"/>
        <w:rPr>
          <w:ins w:id="867" w:author="Li, Qiming" w:date="2018-10-12T00:34:00Z"/>
          <w:rFonts w:ascii="Calibri" w:eastAsia="Calibri" w:hAnsi="Calibri"/>
          <w:sz w:val="22"/>
          <w:szCs w:val="22"/>
        </w:rPr>
      </w:pPr>
      <w:ins w:id="868" w:author="Li, Qiming" w:date="2018-10-12T00:34:00Z">
        <w:r>
          <w:t>Table A.5.4.3.2</w:t>
        </w:r>
        <w:r w:rsidRPr="00B952AC">
          <w:t>-</w:t>
        </w:r>
        <w:r>
          <w:t xml:space="preserve">4: </w:t>
        </w:r>
        <w:r w:rsidRPr="00B952AC">
          <w:t>Sounding Reference Symbol Configuration</w:t>
        </w:r>
        <w:r>
          <w:t xml:space="preserve">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7C2C5F" w:rsidRPr="00B952AC" w14:paraId="469F8C94" w14:textId="77777777" w:rsidTr="004D327C">
        <w:trPr>
          <w:trHeight w:val="579"/>
          <w:jc w:val="center"/>
          <w:ins w:id="869" w:author="Li, Qiming" w:date="2018-10-12T00:34:00Z"/>
        </w:trPr>
        <w:tc>
          <w:tcPr>
            <w:tcW w:w="3402" w:type="dxa"/>
            <w:vAlign w:val="center"/>
          </w:tcPr>
          <w:p w14:paraId="10DE9A14" w14:textId="77777777" w:rsidR="007C2C5F" w:rsidRPr="00B952AC" w:rsidRDefault="007C2C5F" w:rsidP="004D327C">
            <w:pPr>
              <w:pStyle w:val="TAH"/>
              <w:rPr>
                <w:ins w:id="870" w:author="Li, Qiming" w:date="2018-10-12T00:34:00Z"/>
                <w:rFonts w:cs="Arial"/>
              </w:rPr>
            </w:pPr>
            <w:ins w:id="871" w:author="Li, Qiming" w:date="2018-10-12T00:34:00Z">
              <w:r w:rsidRPr="00B952AC">
                <w:rPr>
                  <w:rFonts w:cs="Arial"/>
                </w:rPr>
                <w:t>Field</w:t>
              </w:r>
            </w:ins>
          </w:p>
        </w:tc>
        <w:tc>
          <w:tcPr>
            <w:tcW w:w="1453" w:type="dxa"/>
            <w:vAlign w:val="center"/>
          </w:tcPr>
          <w:p w14:paraId="46C9B633" w14:textId="77777777" w:rsidR="007C2C5F" w:rsidRPr="00B952AC" w:rsidRDefault="007C2C5F" w:rsidP="004D327C">
            <w:pPr>
              <w:pStyle w:val="TAH"/>
              <w:rPr>
                <w:ins w:id="872" w:author="Li, Qiming" w:date="2018-10-12T00:34:00Z"/>
                <w:rFonts w:cs="Arial"/>
              </w:rPr>
            </w:pPr>
            <w:ins w:id="873" w:author="Li, Qiming" w:date="2018-10-12T00:34:00Z">
              <w:r w:rsidRPr="00B952AC">
                <w:rPr>
                  <w:rFonts w:cs="Arial"/>
                </w:rPr>
                <w:t>Value</w:t>
              </w:r>
            </w:ins>
          </w:p>
        </w:tc>
        <w:tc>
          <w:tcPr>
            <w:tcW w:w="3650" w:type="dxa"/>
            <w:vAlign w:val="center"/>
          </w:tcPr>
          <w:p w14:paraId="435FA090" w14:textId="77777777" w:rsidR="007C2C5F" w:rsidRPr="00B952AC" w:rsidRDefault="007C2C5F" w:rsidP="004D327C">
            <w:pPr>
              <w:pStyle w:val="TAH"/>
              <w:rPr>
                <w:ins w:id="874" w:author="Li, Qiming" w:date="2018-10-12T00:34:00Z"/>
                <w:rFonts w:cs="Arial"/>
              </w:rPr>
            </w:pPr>
            <w:ins w:id="875" w:author="Li, Qiming" w:date="2018-10-12T00:34:00Z">
              <w:r w:rsidRPr="00B952AC">
                <w:rPr>
                  <w:rFonts w:cs="Arial"/>
                </w:rPr>
                <w:t>Comment</w:t>
              </w:r>
            </w:ins>
          </w:p>
        </w:tc>
      </w:tr>
      <w:tr w:rsidR="007C2C5F" w:rsidRPr="00AD2E10" w14:paraId="6FF762C9" w14:textId="77777777" w:rsidTr="004D327C">
        <w:trPr>
          <w:trHeight w:val="424"/>
          <w:jc w:val="center"/>
          <w:ins w:id="876" w:author="Li, Qiming" w:date="2018-10-12T00:34:00Z"/>
        </w:trPr>
        <w:tc>
          <w:tcPr>
            <w:tcW w:w="3402" w:type="dxa"/>
            <w:vAlign w:val="center"/>
          </w:tcPr>
          <w:p w14:paraId="71E0E28E" w14:textId="77777777" w:rsidR="007C2C5F" w:rsidRPr="00AD2E10" w:rsidRDefault="007C2C5F" w:rsidP="004D327C">
            <w:pPr>
              <w:pStyle w:val="TAC"/>
              <w:rPr>
                <w:ins w:id="877" w:author="Li, Qiming" w:date="2018-10-12T00:34:00Z"/>
                <w:rFonts w:cs="Arial"/>
              </w:rPr>
            </w:pPr>
            <w:ins w:id="878" w:author="Li, Qiming" w:date="2018-10-12T00:34:00Z">
              <w:r w:rsidRPr="00AD2E10">
                <w:t>c-SRS</w:t>
              </w:r>
            </w:ins>
          </w:p>
        </w:tc>
        <w:tc>
          <w:tcPr>
            <w:tcW w:w="1453" w:type="dxa"/>
            <w:shd w:val="clear" w:color="auto" w:fill="auto"/>
            <w:vAlign w:val="center"/>
          </w:tcPr>
          <w:p w14:paraId="5B6044CA" w14:textId="77777777" w:rsidR="007C2C5F" w:rsidRPr="00AD2E10" w:rsidRDefault="007C2C5F" w:rsidP="004D327C">
            <w:pPr>
              <w:pStyle w:val="TAC"/>
              <w:rPr>
                <w:ins w:id="879" w:author="Li, Qiming" w:date="2018-10-12T00:34:00Z"/>
                <w:rFonts w:cs="Arial"/>
              </w:rPr>
            </w:pPr>
            <w:ins w:id="880" w:author="Li, Qiming" w:date="2018-10-12T00:34:00Z">
              <w:r>
                <w:rPr>
                  <w:rFonts w:cs="Arial"/>
                </w:rPr>
                <w:t>16</w:t>
              </w:r>
            </w:ins>
          </w:p>
        </w:tc>
        <w:tc>
          <w:tcPr>
            <w:tcW w:w="3650" w:type="dxa"/>
            <w:vMerge w:val="restart"/>
            <w:vAlign w:val="center"/>
          </w:tcPr>
          <w:p w14:paraId="173BE61B" w14:textId="77777777" w:rsidR="007C2C5F" w:rsidRPr="00AD2E10" w:rsidRDefault="007C2C5F" w:rsidP="004D327C">
            <w:pPr>
              <w:pStyle w:val="TAL"/>
              <w:rPr>
                <w:ins w:id="881" w:author="Li, Qiming" w:date="2018-10-12T00:34:00Z"/>
                <w:rFonts w:cs="Arial"/>
              </w:rPr>
            </w:pPr>
            <w:ins w:id="882" w:author="Li, Qiming" w:date="2018-10-12T00:34:00Z">
              <w:r>
                <w:rPr>
                  <w:lang w:eastAsia="ja-JP"/>
                </w:rPr>
                <w:t>F</w:t>
              </w:r>
              <w:r w:rsidRPr="00AD2E10">
                <w:rPr>
                  <w:lang w:eastAsia="ja-JP"/>
                </w:rPr>
                <w:t>requency hopping is disabled</w:t>
              </w:r>
            </w:ins>
          </w:p>
        </w:tc>
      </w:tr>
      <w:tr w:rsidR="007C2C5F" w:rsidRPr="00AD2E10" w14:paraId="0B8AAE98" w14:textId="77777777" w:rsidTr="004D327C">
        <w:trPr>
          <w:jc w:val="center"/>
          <w:ins w:id="883" w:author="Li, Qiming" w:date="2018-10-12T00:34:00Z"/>
        </w:trPr>
        <w:tc>
          <w:tcPr>
            <w:tcW w:w="3402" w:type="dxa"/>
            <w:vAlign w:val="center"/>
          </w:tcPr>
          <w:p w14:paraId="0095B614" w14:textId="77777777" w:rsidR="007C2C5F" w:rsidRPr="00AD2E10" w:rsidRDefault="007C2C5F" w:rsidP="004D327C">
            <w:pPr>
              <w:pStyle w:val="TAC"/>
              <w:rPr>
                <w:ins w:id="884" w:author="Li, Qiming" w:date="2018-10-12T00:34:00Z"/>
              </w:rPr>
            </w:pPr>
            <w:ins w:id="885" w:author="Li, Qiming" w:date="2018-10-12T00:34:00Z">
              <w:r w:rsidRPr="00AD2E10">
                <w:t>b-SRS</w:t>
              </w:r>
            </w:ins>
          </w:p>
        </w:tc>
        <w:tc>
          <w:tcPr>
            <w:tcW w:w="1453" w:type="dxa"/>
            <w:shd w:val="clear" w:color="auto" w:fill="auto"/>
            <w:vAlign w:val="center"/>
          </w:tcPr>
          <w:p w14:paraId="0A76D6E4" w14:textId="77777777" w:rsidR="007C2C5F" w:rsidRPr="00AD2E10" w:rsidRDefault="007C2C5F" w:rsidP="004D327C">
            <w:pPr>
              <w:pStyle w:val="TAC"/>
              <w:rPr>
                <w:ins w:id="886" w:author="Li, Qiming" w:date="2018-10-12T00:34:00Z"/>
                <w:rFonts w:cs="Arial"/>
              </w:rPr>
            </w:pPr>
            <w:ins w:id="887" w:author="Li, Qiming" w:date="2018-10-12T00:34:00Z">
              <w:r w:rsidRPr="00AD2E10">
                <w:rPr>
                  <w:rFonts w:cs="Arial"/>
                </w:rPr>
                <w:t>0</w:t>
              </w:r>
            </w:ins>
          </w:p>
        </w:tc>
        <w:tc>
          <w:tcPr>
            <w:tcW w:w="3650" w:type="dxa"/>
            <w:vMerge/>
          </w:tcPr>
          <w:p w14:paraId="0C1E9018" w14:textId="77777777" w:rsidR="007C2C5F" w:rsidRPr="00AD2E10" w:rsidRDefault="007C2C5F" w:rsidP="004D327C">
            <w:pPr>
              <w:pStyle w:val="TAL"/>
              <w:rPr>
                <w:ins w:id="888" w:author="Li, Qiming" w:date="2018-10-12T00:34:00Z"/>
                <w:rFonts w:cs="Arial"/>
              </w:rPr>
            </w:pPr>
          </w:p>
        </w:tc>
      </w:tr>
      <w:tr w:rsidR="007C2C5F" w:rsidRPr="00AD2E10" w14:paraId="7BD5EA8A" w14:textId="77777777" w:rsidTr="004D327C">
        <w:trPr>
          <w:jc w:val="center"/>
          <w:ins w:id="889" w:author="Li, Qiming" w:date="2018-10-12T00:34:00Z"/>
        </w:trPr>
        <w:tc>
          <w:tcPr>
            <w:tcW w:w="3402" w:type="dxa"/>
            <w:vAlign w:val="center"/>
          </w:tcPr>
          <w:p w14:paraId="6258AC16" w14:textId="77777777" w:rsidR="007C2C5F" w:rsidRPr="00AD2E10" w:rsidRDefault="007C2C5F" w:rsidP="004D327C">
            <w:pPr>
              <w:pStyle w:val="TAC"/>
              <w:rPr>
                <w:ins w:id="890" w:author="Li, Qiming" w:date="2018-10-12T00:34:00Z"/>
              </w:rPr>
            </w:pPr>
            <w:ins w:id="891" w:author="Li, Qiming" w:date="2018-10-12T00:34:00Z">
              <w:r w:rsidRPr="00AD2E10">
                <w:t>b-hop</w:t>
              </w:r>
            </w:ins>
          </w:p>
        </w:tc>
        <w:tc>
          <w:tcPr>
            <w:tcW w:w="1453" w:type="dxa"/>
            <w:shd w:val="clear" w:color="auto" w:fill="auto"/>
            <w:vAlign w:val="center"/>
          </w:tcPr>
          <w:p w14:paraId="7ECEA649" w14:textId="77777777" w:rsidR="007C2C5F" w:rsidRPr="00AD2E10" w:rsidRDefault="007C2C5F" w:rsidP="004D327C">
            <w:pPr>
              <w:pStyle w:val="TAC"/>
              <w:rPr>
                <w:ins w:id="892" w:author="Li, Qiming" w:date="2018-10-12T00:34:00Z"/>
                <w:rFonts w:cs="Arial"/>
              </w:rPr>
            </w:pPr>
            <w:ins w:id="893" w:author="Li, Qiming" w:date="2018-10-12T00:34:00Z">
              <w:r w:rsidRPr="00AD2E10">
                <w:rPr>
                  <w:rFonts w:cs="Arial"/>
                </w:rPr>
                <w:t>0</w:t>
              </w:r>
            </w:ins>
          </w:p>
        </w:tc>
        <w:tc>
          <w:tcPr>
            <w:tcW w:w="3650" w:type="dxa"/>
            <w:vMerge/>
          </w:tcPr>
          <w:p w14:paraId="58CE4264" w14:textId="77777777" w:rsidR="007C2C5F" w:rsidRPr="00AD2E10" w:rsidRDefault="007C2C5F" w:rsidP="004D327C">
            <w:pPr>
              <w:pStyle w:val="TAL"/>
              <w:rPr>
                <w:ins w:id="894" w:author="Li, Qiming" w:date="2018-10-12T00:34:00Z"/>
                <w:rFonts w:cs="Arial"/>
              </w:rPr>
            </w:pPr>
          </w:p>
        </w:tc>
      </w:tr>
      <w:tr w:rsidR="007C2C5F" w:rsidRPr="00AD2E10" w14:paraId="5D398478" w14:textId="77777777" w:rsidTr="004D327C">
        <w:trPr>
          <w:jc w:val="center"/>
          <w:ins w:id="895" w:author="Li, Qiming" w:date="2018-10-12T00:34:00Z"/>
        </w:trPr>
        <w:tc>
          <w:tcPr>
            <w:tcW w:w="3402" w:type="dxa"/>
            <w:vAlign w:val="center"/>
          </w:tcPr>
          <w:p w14:paraId="5893A5C5" w14:textId="77777777" w:rsidR="007C2C5F" w:rsidRPr="00AD2E10" w:rsidRDefault="007C2C5F" w:rsidP="004D327C">
            <w:pPr>
              <w:pStyle w:val="TAC"/>
              <w:rPr>
                <w:ins w:id="896" w:author="Li, Qiming" w:date="2018-10-12T00:34:00Z"/>
              </w:rPr>
            </w:pPr>
            <w:ins w:id="897" w:author="Li, Qiming" w:date="2018-10-12T00:34:00Z">
              <w:r w:rsidRPr="00AD2E10">
                <w:t>freqDomainPosition</w:t>
              </w:r>
            </w:ins>
          </w:p>
        </w:tc>
        <w:tc>
          <w:tcPr>
            <w:tcW w:w="1453" w:type="dxa"/>
            <w:shd w:val="clear" w:color="auto" w:fill="auto"/>
            <w:vAlign w:val="center"/>
          </w:tcPr>
          <w:p w14:paraId="334B574D" w14:textId="77777777" w:rsidR="007C2C5F" w:rsidRPr="00AD2E10" w:rsidRDefault="007C2C5F" w:rsidP="004D327C">
            <w:pPr>
              <w:pStyle w:val="TAC"/>
              <w:rPr>
                <w:ins w:id="898" w:author="Li, Qiming" w:date="2018-10-12T00:34:00Z"/>
                <w:rFonts w:cs="Arial"/>
              </w:rPr>
            </w:pPr>
            <w:ins w:id="899" w:author="Li, Qiming" w:date="2018-10-12T00:34:00Z">
              <w:r w:rsidRPr="00AD2E10">
                <w:rPr>
                  <w:rFonts w:cs="Arial"/>
                </w:rPr>
                <w:t>0</w:t>
              </w:r>
            </w:ins>
          </w:p>
        </w:tc>
        <w:tc>
          <w:tcPr>
            <w:tcW w:w="3650" w:type="dxa"/>
            <w:vMerge w:val="restart"/>
          </w:tcPr>
          <w:p w14:paraId="6C60EB8D" w14:textId="77777777" w:rsidR="007C2C5F" w:rsidRPr="00AD2E10" w:rsidRDefault="007C2C5F" w:rsidP="004D327C">
            <w:pPr>
              <w:pStyle w:val="TAL"/>
              <w:rPr>
                <w:ins w:id="900" w:author="Li, Qiming" w:date="2018-10-12T00:34:00Z"/>
                <w:rFonts w:cs="Arial"/>
              </w:rPr>
            </w:pPr>
            <w:ins w:id="901" w:author="Li, Qiming" w:date="2018-10-12T00:34:00Z">
              <w:r w:rsidRPr="00AD2E10">
                <w:rPr>
                  <w:rFonts w:cs="Arial"/>
                </w:rPr>
                <w:t>Frequency domain position of SRS</w:t>
              </w:r>
            </w:ins>
          </w:p>
        </w:tc>
      </w:tr>
      <w:tr w:rsidR="007C2C5F" w:rsidRPr="00AD2E10" w14:paraId="444BD7D1" w14:textId="77777777" w:rsidTr="004D327C">
        <w:trPr>
          <w:jc w:val="center"/>
          <w:ins w:id="902" w:author="Li, Qiming" w:date="2018-10-12T00:34:00Z"/>
        </w:trPr>
        <w:tc>
          <w:tcPr>
            <w:tcW w:w="3402" w:type="dxa"/>
            <w:vAlign w:val="center"/>
          </w:tcPr>
          <w:p w14:paraId="029BE05D" w14:textId="77777777" w:rsidR="007C2C5F" w:rsidRPr="00AD2E10" w:rsidRDefault="007C2C5F" w:rsidP="004D327C">
            <w:pPr>
              <w:pStyle w:val="TAC"/>
              <w:rPr>
                <w:ins w:id="903" w:author="Li, Qiming" w:date="2018-10-12T00:34:00Z"/>
              </w:rPr>
            </w:pPr>
            <w:ins w:id="904" w:author="Li, Qiming" w:date="2018-10-12T00:34:00Z">
              <w:r w:rsidRPr="00AD2E10">
                <w:t>freqDomainShift</w:t>
              </w:r>
            </w:ins>
          </w:p>
        </w:tc>
        <w:tc>
          <w:tcPr>
            <w:tcW w:w="1453" w:type="dxa"/>
            <w:shd w:val="clear" w:color="auto" w:fill="auto"/>
            <w:vAlign w:val="center"/>
          </w:tcPr>
          <w:p w14:paraId="30FB116C" w14:textId="77777777" w:rsidR="007C2C5F" w:rsidRPr="00AD2E10" w:rsidRDefault="007C2C5F" w:rsidP="004D327C">
            <w:pPr>
              <w:pStyle w:val="TAC"/>
              <w:rPr>
                <w:ins w:id="905" w:author="Li, Qiming" w:date="2018-10-12T00:34:00Z"/>
                <w:rFonts w:cs="Arial"/>
              </w:rPr>
            </w:pPr>
            <w:ins w:id="906" w:author="Li, Qiming" w:date="2018-10-12T00:34:00Z">
              <w:r w:rsidRPr="00AD2E10">
                <w:rPr>
                  <w:rFonts w:cs="Arial"/>
                </w:rPr>
                <w:t>0</w:t>
              </w:r>
            </w:ins>
          </w:p>
        </w:tc>
        <w:tc>
          <w:tcPr>
            <w:tcW w:w="3650" w:type="dxa"/>
            <w:vMerge/>
          </w:tcPr>
          <w:p w14:paraId="2AD83A93" w14:textId="77777777" w:rsidR="007C2C5F" w:rsidRPr="00AD2E10" w:rsidRDefault="007C2C5F" w:rsidP="004D327C">
            <w:pPr>
              <w:pStyle w:val="TAL"/>
              <w:rPr>
                <w:ins w:id="907" w:author="Li, Qiming" w:date="2018-10-12T00:34:00Z"/>
                <w:rFonts w:cs="Arial"/>
              </w:rPr>
            </w:pPr>
          </w:p>
        </w:tc>
      </w:tr>
      <w:tr w:rsidR="007C2C5F" w:rsidRPr="00AD2E10" w14:paraId="4DFFED43" w14:textId="77777777" w:rsidTr="004D327C">
        <w:trPr>
          <w:jc w:val="center"/>
          <w:ins w:id="908" w:author="Li, Qiming" w:date="2018-10-12T00:34:00Z"/>
        </w:trPr>
        <w:tc>
          <w:tcPr>
            <w:tcW w:w="3402" w:type="dxa"/>
            <w:vAlign w:val="center"/>
          </w:tcPr>
          <w:p w14:paraId="2CA35288" w14:textId="77777777" w:rsidR="007C2C5F" w:rsidRPr="00AD2E10" w:rsidRDefault="007C2C5F" w:rsidP="004D327C">
            <w:pPr>
              <w:pStyle w:val="TAC"/>
              <w:rPr>
                <w:ins w:id="909" w:author="Li, Qiming" w:date="2018-10-12T00:34:00Z"/>
              </w:rPr>
            </w:pPr>
            <w:ins w:id="910" w:author="Li, Qiming" w:date="2018-10-12T00:34:00Z">
              <w:r w:rsidRPr="00AD2E10">
                <w:t>groupOrSequenceHopping</w:t>
              </w:r>
            </w:ins>
          </w:p>
        </w:tc>
        <w:tc>
          <w:tcPr>
            <w:tcW w:w="1453" w:type="dxa"/>
            <w:shd w:val="clear" w:color="auto" w:fill="auto"/>
            <w:vAlign w:val="center"/>
          </w:tcPr>
          <w:p w14:paraId="10A1EA93" w14:textId="77777777" w:rsidR="007C2C5F" w:rsidRPr="00AD2E10" w:rsidRDefault="007C2C5F" w:rsidP="004D327C">
            <w:pPr>
              <w:pStyle w:val="TAC"/>
              <w:rPr>
                <w:ins w:id="911" w:author="Li, Qiming" w:date="2018-10-12T00:34:00Z"/>
                <w:rFonts w:cs="Arial"/>
              </w:rPr>
            </w:pPr>
            <w:ins w:id="912" w:author="Li, Qiming" w:date="2018-10-12T00:34:00Z">
              <w:r w:rsidRPr="00AD2E10">
                <w:t>neither</w:t>
              </w:r>
            </w:ins>
          </w:p>
        </w:tc>
        <w:tc>
          <w:tcPr>
            <w:tcW w:w="3650" w:type="dxa"/>
          </w:tcPr>
          <w:p w14:paraId="2EB0C19A" w14:textId="77777777" w:rsidR="007C2C5F" w:rsidRPr="00AD2E10" w:rsidRDefault="007C2C5F" w:rsidP="004D327C">
            <w:pPr>
              <w:pStyle w:val="TAL"/>
              <w:rPr>
                <w:ins w:id="913" w:author="Li, Qiming" w:date="2018-10-12T00:34:00Z"/>
                <w:rFonts w:cs="Arial"/>
              </w:rPr>
            </w:pPr>
            <w:ins w:id="914" w:author="Li, Qiming" w:date="2018-10-12T00:34:00Z">
              <w:r w:rsidRPr="00AD2E10">
                <w:rPr>
                  <w:rFonts w:cs="Arial"/>
                </w:rPr>
                <w:t>No group or sequence hopping</w:t>
              </w:r>
            </w:ins>
          </w:p>
        </w:tc>
      </w:tr>
      <w:tr w:rsidR="007C2C5F" w:rsidRPr="00AD2E10" w14:paraId="34CB6448" w14:textId="77777777" w:rsidTr="004D327C">
        <w:trPr>
          <w:jc w:val="center"/>
          <w:ins w:id="915" w:author="Li, Qiming" w:date="2018-10-12T00:34:00Z"/>
        </w:trPr>
        <w:tc>
          <w:tcPr>
            <w:tcW w:w="3402" w:type="dxa"/>
            <w:vAlign w:val="center"/>
          </w:tcPr>
          <w:p w14:paraId="6E3E05A5" w14:textId="77777777" w:rsidR="007C2C5F" w:rsidRPr="00AD2E10" w:rsidRDefault="007C2C5F" w:rsidP="004D327C">
            <w:pPr>
              <w:pStyle w:val="TAC"/>
              <w:rPr>
                <w:ins w:id="916" w:author="Li, Qiming" w:date="2018-10-12T00:34:00Z"/>
                <w:rFonts w:cs="Arial"/>
              </w:rPr>
            </w:pPr>
            <w:ins w:id="917" w:author="Li, Qiming" w:date="2018-10-12T00:34:00Z">
              <w:r w:rsidRPr="00AD2E10">
                <w:t>SRS-PeriodicityAndOffset</w:t>
              </w:r>
            </w:ins>
          </w:p>
        </w:tc>
        <w:tc>
          <w:tcPr>
            <w:tcW w:w="1453" w:type="dxa"/>
            <w:shd w:val="clear" w:color="auto" w:fill="auto"/>
            <w:vAlign w:val="center"/>
          </w:tcPr>
          <w:p w14:paraId="5C6B70C4" w14:textId="77777777" w:rsidR="007C2C5F" w:rsidRPr="00AD2E10" w:rsidRDefault="007C2C5F" w:rsidP="004D327C">
            <w:pPr>
              <w:pStyle w:val="TAC"/>
              <w:rPr>
                <w:ins w:id="918" w:author="Li, Qiming" w:date="2018-10-12T00:34:00Z"/>
                <w:rFonts w:cs="Arial"/>
              </w:rPr>
            </w:pPr>
            <w:ins w:id="919" w:author="Li, Qiming" w:date="2018-10-12T00:34:00Z">
              <w:r w:rsidRPr="00AD2E10">
                <w:t>sl5=0</w:t>
              </w:r>
            </w:ins>
          </w:p>
        </w:tc>
        <w:tc>
          <w:tcPr>
            <w:tcW w:w="3650" w:type="dxa"/>
          </w:tcPr>
          <w:p w14:paraId="20D209B7" w14:textId="77777777" w:rsidR="007C2C5F" w:rsidRPr="00AD2E10" w:rsidRDefault="007C2C5F" w:rsidP="004D327C">
            <w:pPr>
              <w:pStyle w:val="TAL"/>
              <w:rPr>
                <w:ins w:id="920" w:author="Li, Qiming" w:date="2018-10-12T00:34:00Z"/>
                <w:rFonts w:cs="Arial"/>
              </w:rPr>
            </w:pPr>
            <w:ins w:id="921" w:author="Li, Qiming" w:date="2018-10-12T00:34:00Z">
              <w:r w:rsidRPr="00AD2E10">
                <w:rPr>
                  <w:rFonts w:cs="Arial"/>
                </w:rPr>
                <w:t>Once every 5 slots</w:t>
              </w:r>
            </w:ins>
          </w:p>
        </w:tc>
      </w:tr>
      <w:tr w:rsidR="007C2C5F" w:rsidRPr="00AD2E10" w14:paraId="6578BB65" w14:textId="77777777" w:rsidTr="004D327C">
        <w:trPr>
          <w:jc w:val="center"/>
          <w:ins w:id="922" w:author="Li, Qiming" w:date="2018-10-12T00:34:00Z"/>
        </w:trPr>
        <w:tc>
          <w:tcPr>
            <w:tcW w:w="3402" w:type="dxa"/>
            <w:vAlign w:val="center"/>
          </w:tcPr>
          <w:p w14:paraId="79D2FDD6" w14:textId="77777777" w:rsidR="007C2C5F" w:rsidRPr="00AD2E10" w:rsidRDefault="007C2C5F" w:rsidP="004D327C">
            <w:pPr>
              <w:pStyle w:val="TAC"/>
              <w:rPr>
                <w:ins w:id="923" w:author="Li, Qiming" w:date="2018-10-12T00:34:00Z"/>
                <w:rFonts w:cs="Arial"/>
              </w:rPr>
            </w:pPr>
            <w:ins w:id="924" w:author="Li, Qiming" w:date="2018-10-12T00:34:00Z">
              <w:r w:rsidRPr="00AD2E10">
                <w:t>pathlossReferenceRS</w:t>
              </w:r>
            </w:ins>
          </w:p>
        </w:tc>
        <w:tc>
          <w:tcPr>
            <w:tcW w:w="1453" w:type="dxa"/>
            <w:shd w:val="clear" w:color="auto" w:fill="auto"/>
            <w:vAlign w:val="center"/>
          </w:tcPr>
          <w:p w14:paraId="2E60F939" w14:textId="77777777" w:rsidR="007C2C5F" w:rsidRPr="00AD2E10" w:rsidRDefault="007C2C5F" w:rsidP="004D327C">
            <w:pPr>
              <w:pStyle w:val="TAC"/>
              <w:rPr>
                <w:ins w:id="925" w:author="Li, Qiming" w:date="2018-10-12T00:34:00Z"/>
                <w:rFonts w:cs="Arial"/>
              </w:rPr>
            </w:pPr>
            <w:ins w:id="926" w:author="Li, Qiming" w:date="2018-10-12T00:34:00Z">
              <w:r w:rsidRPr="00AD2E10">
                <w:t>ssb-Index=0</w:t>
              </w:r>
            </w:ins>
          </w:p>
        </w:tc>
        <w:tc>
          <w:tcPr>
            <w:tcW w:w="3650" w:type="dxa"/>
          </w:tcPr>
          <w:p w14:paraId="5945CA8F" w14:textId="77777777" w:rsidR="007C2C5F" w:rsidRPr="00AD2E10" w:rsidRDefault="007C2C5F" w:rsidP="004D327C">
            <w:pPr>
              <w:pStyle w:val="TAL"/>
              <w:rPr>
                <w:ins w:id="927" w:author="Li, Qiming" w:date="2018-10-12T00:34:00Z"/>
                <w:rFonts w:cs="Arial"/>
              </w:rPr>
            </w:pPr>
            <w:ins w:id="928" w:author="Li, Qiming" w:date="2018-10-12T00:34:00Z">
              <w:r w:rsidRPr="00AD2E10">
                <w:rPr>
                  <w:szCs w:val="22"/>
                  <w:lang w:eastAsia="ja-JP"/>
                </w:rPr>
                <w:t>SSB #0 is used for SRS path loss estimation</w:t>
              </w:r>
            </w:ins>
          </w:p>
        </w:tc>
      </w:tr>
      <w:tr w:rsidR="007C2C5F" w:rsidRPr="00AD2E10" w14:paraId="280CE667" w14:textId="77777777" w:rsidTr="004D327C">
        <w:trPr>
          <w:jc w:val="center"/>
          <w:ins w:id="929" w:author="Li, Qiming" w:date="2018-10-12T00:34:00Z"/>
        </w:trPr>
        <w:tc>
          <w:tcPr>
            <w:tcW w:w="3402" w:type="dxa"/>
            <w:vAlign w:val="center"/>
          </w:tcPr>
          <w:p w14:paraId="63B9FDA9" w14:textId="77777777" w:rsidR="007C2C5F" w:rsidRPr="00AD2E10" w:rsidRDefault="007C2C5F" w:rsidP="004D327C">
            <w:pPr>
              <w:pStyle w:val="TAC"/>
              <w:rPr>
                <w:ins w:id="930" w:author="Li, Qiming" w:date="2018-10-12T00:34:00Z"/>
                <w:rFonts w:cs="Arial"/>
                <w:vertAlign w:val="superscript"/>
              </w:rPr>
            </w:pPr>
            <w:ins w:id="931" w:author="Li, Qiming" w:date="2018-10-12T00:34:00Z">
              <w:r w:rsidRPr="00AD2E10">
                <w:rPr>
                  <w:rFonts w:cs="Arial"/>
                </w:rPr>
                <w:t>usage</w:t>
              </w:r>
            </w:ins>
          </w:p>
        </w:tc>
        <w:tc>
          <w:tcPr>
            <w:tcW w:w="1453" w:type="dxa"/>
            <w:shd w:val="clear" w:color="auto" w:fill="auto"/>
            <w:vAlign w:val="center"/>
          </w:tcPr>
          <w:p w14:paraId="714532C7" w14:textId="77777777" w:rsidR="007C2C5F" w:rsidRPr="00AD2E10" w:rsidRDefault="007C2C5F" w:rsidP="004D327C">
            <w:pPr>
              <w:pStyle w:val="TAC"/>
              <w:rPr>
                <w:ins w:id="932" w:author="Li, Qiming" w:date="2018-10-12T00:34:00Z"/>
                <w:rFonts w:cs="Arial"/>
              </w:rPr>
            </w:pPr>
            <w:ins w:id="933" w:author="Li, Qiming" w:date="2018-10-12T00:34:00Z">
              <w:r w:rsidRPr="00AD2E10">
                <w:rPr>
                  <w:color w:val="000000"/>
                  <w:lang w:val="en-US"/>
                </w:rPr>
                <w:t>nonCodebook</w:t>
              </w:r>
            </w:ins>
          </w:p>
        </w:tc>
        <w:tc>
          <w:tcPr>
            <w:tcW w:w="3650" w:type="dxa"/>
          </w:tcPr>
          <w:p w14:paraId="06B9FC33" w14:textId="77777777" w:rsidR="007C2C5F" w:rsidRPr="00AD2E10" w:rsidRDefault="007C2C5F" w:rsidP="004D327C">
            <w:pPr>
              <w:pStyle w:val="TAL"/>
              <w:rPr>
                <w:ins w:id="934" w:author="Li, Qiming" w:date="2018-10-12T00:34:00Z"/>
                <w:rFonts w:cs="Arial"/>
              </w:rPr>
            </w:pPr>
            <w:ins w:id="935" w:author="Li, Qiming" w:date="2018-10-12T00:34:00Z">
              <w:r w:rsidRPr="00AD2E10">
                <w:rPr>
                  <w:rFonts w:cs="Arial"/>
                </w:rPr>
                <w:t>Non-codebook based UL transmission</w:t>
              </w:r>
            </w:ins>
          </w:p>
        </w:tc>
      </w:tr>
      <w:tr w:rsidR="007C2C5F" w:rsidRPr="00AD2E10" w14:paraId="6F51C652" w14:textId="77777777" w:rsidTr="004D327C">
        <w:trPr>
          <w:jc w:val="center"/>
          <w:ins w:id="936" w:author="Li, Qiming" w:date="2018-10-12T00:34:00Z"/>
        </w:trPr>
        <w:tc>
          <w:tcPr>
            <w:tcW w:w="3402" w:type="dxa"/>
            <w:vAlign w:val="center"/>
          </w:tcPr>
          <w:p w14:paraId="11EFC7E6" w14:textId="77777777" w:rsidR="007C2C5F" w:rsidRPr="00AD2E10" w:rsidRDefault="007C2C5F" w:rsidP="004D327C">
            <w:pPr>
              <w:pStyle w:val="TAC"/>
              <w:rPr>
                <w:ins w:id="937" w:author="Li, Qiming" w:date="2018-10-12T00:34:00Z"/>
                <w:rFonts w:cs="Arial"/>
              </w:rPr>
            </w:pPr>
            <w:ins w:id="938" w:author="Li, Qiming" w:date="2018-10-12T00:34:00Z">
              <w:r w:rsidRPr="00AD2E10">
                <w:t>startPosition</w:t>
              </w:r>
            </w:ins>
          </w:p>
        </w:tc>
        <w:tc>
          <w:tcPr>
            <w:tcW w:w="1453" w:type="dxa"/>
            <w:shd w:val="clear" w:color="auto" w:fill="auto"/>
            <w:vAlign w:val="center"/>
          </w:tcPr>
          <w:p w14:paraId="36D48B29" w14:textId="77777777" w:rsidR="007C2C5F" w:rsidRPr="00AD2E10" w:rsidRDefault="007C2C5F" w:rsidP="004D327C">
            <w:pPr>
              <w:pStyle w:val="TAC"/>
              <w:rPr>
                <w:ins w:id="939" w:author="Li, Qiming" w:date="2018-10-12T00:34:00Z"/>
                <w:color w:val="000000"/>
                <w:lang w:val="en-US"/>
              </w:rPr>
            </w:pPr>
            <w:ins w:id="940" w:author="Li, Qiming" w:date="2018-10-12T00:34:00Z">
              <w:r w:rsidRPr="00AD2E10">
                <w:rPr>
                  <w:color w:val="000000"/>
                  <w:lang w:val="en-US"/>
                </w:rPr>
                <w:t>0</w:t>
              </w:r>
            </w:ins>
          </w:p>
        </w:tc>
        <w:tc>
          <w:tcPr>
            <w:tcW w:w="3650" w:type="dxa"/>
            <w:vMerge w:val="restart"/>
            <w:vAlign w:val="center"/>
          </w:tcPr>
          <w:p w14:paraId="12EB7E1C" w14:textId="77777777" w:rsidR="007C2C5F" w:rsidRPr="00AD2E10" w:rsidRDefault="007C2C5F" w:rsidP="004D327C">
            <w:pPr>
              <w:pStyle w:val="TAL"/>
              <w:rPr>
                <w:ins w:id="941" w:author="Li, Qiming" w:date="2018-10-12T00:34:00Z"/>
                <w:rFonts w:cs="Arial"/>
              </w:rPr>
            </w:pPr>
            <w:ins w:id="942" w:author="Li, Qiming" w:date="2018-10-12T00:34:00Z">
              <w:r w:rsidRPr="00AD2E10">
                <w:t>resourceMapping setting. SRS on last symbol of slot, and 1symbols for SRS without repetition.</w:t>
              </w:r>
            </w:ins>
          </w:p>
        </w:tc>
      </w:tr>
      <w:tr w:rsidR="007C2C5F" w:rsidRPr="00AD2E10" w14:paraId="4A098E5D" w14:textId="77777777" w:rsidTr="004D327C">
        <w:trPr>
          <w:jc w:val="center"/>
          <w:ins w:id="943" w:author="Li, Qiming" w:date="2018-10-12T00:34:00Z"/>
        </w:trPr>
        <w:tc>
          <w:tcPr>
            <w:tcW w:w="3402" w:type="dxa"/>
            <w:vAlign w:val="center"/>
          </w:tcPr>
          <w:p w14:paraId="2F3222F0" w14:textId="77777777" w:rsidR="007C2C5F" w:rsidRPr="00AD2E10" w:rsidRDefault="007C2C5F" w:rsidP="004D327C">
            <w:pPr>
              <w:pStyle w:val="TAC"/>
              <w:rPr>
                <w:ins w:id="944" w:author="Li, Qiming" w:date="2018-10-12T00:34:00Z"/>
                <w:rFonts w:cs="Arial"/>
              </w:rPr>
            </w:pPr>
            <w:ins w:id="945" w:author="Li, Qiming" w:date="2018-10-12T00:34:00Z">
              <w:r w:rsidRPr="00AD2E10">
                <w:t>nrofSymbols</w:t>
              </w:r>
            </w:ins>
          </w:p>
        </w:tc>
        <w:tc>
          <w:tcPr>
            <w:tcW w:w="1453" w:type="dxa"/>
            <w:shd w:val="clear" w:color="auto" w:fill="auto"/>
            <w:vAlign w:val="center"/>
          </w:tcPr>
          <w:p w14:paraId="31732170" w14:textId="77777777" w:rsidR="007C2C5F" w:rsidRPr="00AD2E10" w:rsidRDefault="007C2C5F" w:rsidP="004D327C">
            <w:pPr>
              <w:pStyle w:val="TAC"/>
              <w:rPr>
                <w:ins w:id="946" w:author="Li, Qiming" w:date="2018-10-12T00:34:00Z"/>
                <w:color w:val="000000"/>
                <w:lang w:val="en-US"/>
              </w:rPr>
            </w:pPr>
            <w:ins w:id="947" w:author="Li, Qiming" w:date="2018-10-12T00:34:00Z">
              <w:r w:rsidRPr="00AD2E10">
                <w:rPr>
                  <w:color w:val="000000"/>
                  <w:lang w:val="en-US"/>
                </w:rPr>
                <w:t>n1</w:t>
              </w:r>
            </w:ins>
          </w:p>
        </w:tc>
        <w:tc>
          <w:tcPr>
            <w:tcW w:w="3650" w:type="dxa"/>
            <w:vMerge/>
          </w:tcPr>
          <w:p w14:paraId="28D68DC5" w14:textId="77777777" w:rsidR="007C2C5F" w:rsidRPr="00AD2E10" w:rsidRDefault="007C2C5F" w:rsidP="004D327C">
            <w:pPr>
              <w:pStyle w:val="TAL"/>
              <w:rPr>
                <w:ins w:id="948" w:author="Li, Qiming" w:date="2018-10-12T00:34:00Z"/>
              </w:rPr>
            </w:pPr>
          </w:p>
        </w:tc>
      </w:tr>
      <w:tr w:rsidR="007C2C5F" w:rsidRPr="00AD2E10" w14:paraId="774DB807" w14:textId="77777777" w:rsidTr="004D327C">
        <w:trPr>
          <w:jc w:val="center"/>
          <w:ins w:id="949" w:author="Li, Qiming" w:date="2018-10-12T00:34:00Z"/>
        </w:trPr>
        <w:tc>
          <w:tcPr>
            <w:tcW w:w="3402" w:type="dxa"/>
            <w:vAlign w:val="center"/>
          </w:tcPr>
          <w:p w14:paraId="6BA770C8" w14:textId="77777777" w:rsidR="007C2C5F" w:rsidRPr="00AD2E10" w:rsidRDefault="007C2C5F" w:rsidP="004D327C">
            <w:pPr>
              <w:pStyle w:val="TAC"/>
              <w:rPr>
                <w:ins w:id="950" w:author="Li, Qiming" w:date="2018-10-12T00:34:00Z"/>
                <w:rFonts w:cs="Arial"/>
              </w:rPr>
            </w:pPr>
            <w:ins w:id="951" w:author="Li, Qiming" w:date="2018-10-12T00:34:00Z">
              <w:r w:rsidRPr="00AD2E10">
                <w:t>repetitionFactor</w:t>
              </w:r>
            </w:ins>
          </w:p>
        </w:tc>
        <w:tc>
          <w:tcPr>
            <w:tcW w:w="1453" w:type="dxa"/>
            <w:shd w:val="clear" w:color="auto" w:fill="auto"/>
            <w:vAlign w:val="center"/>
          </w:tcPr>
          <w:p w14:paraId="119E912F" w14:textId="77777777" w:rsidR="007C2C5F" w:rsidRPr="00AD2E10" w:rsidRDefault="007C2C5F" w:rsidP="004D327C">
            <w:pPr>
              <w:pStyle w:val="TAC"/>
              <w:rPr>
                <w:ins w:id="952" w:author="Li, Qiming" w:date="2018-10-12T00:34:00Z"/>
                <w:color w:val="000000"/>
                <w:lang w:val="en-US"/>
              </w:rPr>
            </w:pPr>
            <w:ins w:id="953" w:author="Li, Qiming" w:date="2018-10-12T00:34:00Z">
              <w:r w:rsidRPr="00AD2E10">
                <w:rPr>
                  <w:color w:val="000000"/>
                  <w:lang w:val="en-US"/>
                </w:rPr>
                <w:t>n1</w:t>
              </w:r>
            </w:ins>
          </w:p>
        </w:tc>
        <w:tc>
          <w:tcPr>
            <w:tcW w:w="3650" w:type="dxa"/>
            <w:vMerge/>
          </w:tcPr>
          <w:p w14:paraId="0B347A8A" w14:textId="77777777" w:rsidR="007C2C5F" w:rsidRPr="00AD2E10" w:rsidRDefault="007C2C5F" w:rsidP="004D327C">
            <w:pPr>
              <w:pStyle w:val="TAL"/>
              <w:rPr>
                <w:ins w:id="954" w:author="Li, Qiming" w:date="2018-10-12T00:34:00Z"/>
              </w:rPr>
            </w:pPr>
          </w:p>
        </w:tc>
      </w:tr>
      <w:tr w:rsidR="007C2C5F" w:rsidRPr="00AD2E10" w14:paraId="20E2A197" w14:textId="77777777" w:rsidTr="004D327C">
        <w:trPr>
          <w:jc w:val="center"/>
          <w:ins w:id="955" w:author="Li, Qiming" w:date="2018-10-12T00:34:00Z"/>
        </w:trPr>
        <w:tc>
          <w:tcPr>
            <w:tcW w:w="3402" w:type="dxa"/>
            <w:vAlign w:val="center"/>
          </w:tcPr>
          <w:p w14:paraId="7B99D1B6" w14:textId="77777777" w:rsidR="007C2C5F" w:rsidRPr="00AD2E10" w:rsidRDefault="007C2C5F" w:rsidP="004D327C">
            <w:pPr>
              <w:pStyle w:val="TAC"/>
              <w:rPr>
                <w:ins w:id="956" w:author="Li, Qiming" w:date="2018-10-12T00:34:00Z"/>
                <w:rFonts w:cs="Arial"/>
              </w:rPr>
            </w:pPr>
            <w:ins w:id="957" w:author="Li, Qiming" w:date="2018-10-12T00:34:00Z">
              <w:r w:rsidRPr="00AD2E10">
                <w:t>combOffset-n2</w:t>
              </w:r>
            </w:ins>
          </w:p>
        </w:tc>
        <w:tc>
          <w:tcPr>
            <w:tcW w:w="1453" w:type="dxa"/>
            <w:shd w:val="clear" w:color="auto" w:fill="auto"/>
            <w:vAlign w:val="center"/>
          </w:tcPr>
          <w:p w14:paraId="570F25FB" w14:textId="77777777" w:rsidR="007C2C5F" w:rsidRPr="00AD2E10" w:rsidRDefault="007C2C5F" w:rsidP="004D327C">
            <w:pPr>
              <w:pStyle w:val="TAC"/>
              <w:rPr>
                <w:ins w:id="958" w:author="Li, Qiming" w:date="2018-10-12T00:34:00Z"/>
                <w:rFonts w:cs="Arial"/>
              </w:rPr>
            </w:pPr>
            <w:ins w:id="959" w:author="Li, Qiming" w:date="2018-10-12T00:34:00Z">
              <w:r w:rsidRPr="00AD2E10">
                <w:rPr>
                  <w:rFonts w:cs="Arial"/>
                </w:rPr>
                <w:t>0</w:t>
              </w:r>
            </w:ins>
          </w:p>
        </w:tc>
        <w:tc>
          <w:tcPr>
            <w:tcW w:w="3650" w:type="dxa"/>
            <w:vMerge w:val="restart"/>
            <w:vAlign w:val="center"/>
          </w:tcPr>
          <w:p w14:paraId="7B30F98D" w14:textId="77777777" w:rsidR="007C2C5F" w:rsidRPr="00AD2E10" w:rsidRDefault="007C2C5F" w:rsidP="004D327C">
            <w:pPr>
              <w:pStyle w:val="TAL"/>
              <w:rPr>
                <w:ins w:id="960" w:author="Li, Qiming" w:date="2018-10-12T00:34:00Z"/>
                <w:rFonts w:cs="Arial"/>
              </w:rPr>
            </w:pPr>
            <w:ins w:id="961" w:author="Li, Qiming" w:date="2018-10-12T00:34:00Z">
              <w:r w:rsidRPr="00AD2E10">
                <w:rPr>
                  <w:rFonts w:cs="Arial"/>
                </w:rPr>
                <w:t>transmissionComb setting</w:t>
              </w:r>
            </w:ins>
          </w:p>
        </w:tc>
      </w:tr>
      <w:tr w:rsidR="007C2C5F" w:rsidRPr="00AD2E10" w14:paraId="3B9452BE" w14:textId="77777777" w:rsidTr="004D327C">
        <w:trPr>
          <w:jc w:val="center"/>
          <w:ins w:id="962" w:author="Li, Qiming" w:date="2018-10-12T00:34:00Z"/>
        </w:trPr>
        <w:tc>
          <w:tcPr>
            <w:tcW w:w="3402" w:type="dxa"/>
            <w:vAlign w:val="center"/>
          </w:tcPr>
          <w:p w14:paraId="315DF200" w14:textId="77777777" w:rsidR="007C2C5F" w:rsidRPr="00AD2E10" w:rsidRDefault="007C2C5F" w:rsidP="004D327C">
            <w:pPr>
              <w:pStyle w:val="TAC"/>
              <w:rPr>
                <w:ins w:id="963" w:author="Li, Qiming" w:date="2018-10-12T00:34:00Z"/>
                <w:rFonts w:cs="Arial"/>
              </w:rPr>
            </w:pPr>
            <w:ins w:id="964" w:author="Li, Qiming" w:date="2018-10-12T00:34:00Z">
              <w:r w:rsidRPr="00AD2E10">
                <w:t>cyclicShift-n2</w:t>
              </w:r>
            </w:ins>
          </w:p>
        </w:tc>
        <w:tc>
          <w:tcPr>
            <w:tcW w:w="1453" w:type="dxa"/>
            <w:shd w:val="clear" w:color="auto" w:fill="auto"/>
            <w:vAlign w:val="center"/>
          </w:tcPr>
          <w:p w14:paraId="7C19C329" w14:textId="77777777" w:rsidR="007C2C5F" w:rsidRPr="00AD2E10" w:rsidRDefault="007C2C5F" w:rsidP="004D327C">
            <w:pPr>
              <w:pStyle w:val="TAC"/>
              <w:rPr>
                <w:ins w:id="965" w:author="Li, Qiming" w:date="2018-10-12T00:34:00Z"/>
                <w:rFonts w:cs="Arial"/>
              </w:rPr>
            </w:pPr>
            <w:ins w:id="966" w:author="Li, Qiming" w:date="2018-10-12T00:34:00Z">
              <w:r w:rsidRPr="00AD2E10">
                <w:rPr>
                  <w:rFonts w:cs="Arial"/>
                </w:rPr>
                <w:t>0</w:t>
              </w:r>
            </w:ins>
          </w:p>
        </w:tc>
        <w:tc>
          <w:tcPr>
            <w:tcW w:w="3650" w:type="dxa"/>
            <w:vMerge/>
          </w:tcPr>
          <w:p w14:paraId="036101F2" w14:textId="77777777" w:rsidR="007C2C5F" w:rsidRPr="00AD2E10" w:rsidRDefault="007C2C5F" w:rsidP="004D327C">
            <w:pPr>
              <w:pStyle w:val="TAL"/>
              <w:rPr>
                <w:ins w:id="967" w:author="Li, Qiming" w:date="2018-10-12T00:34:00Z"/>
                <w:rFonts w:cs="Arial"/>
              </w:rPr>
            </w:pPr>
          </w:p>
        </w:tc>
      </w:tr>
      <w:tr w:rsidR="007C2C5F" w:rsidRPr="00AD2E10" w14:paraId="7F0EEE38" w14:textId="77777777" w:rsidTr="004D327C">
        <w:trPr>
          <w:jc w:val="center"/>
          <w:ins w:id="968" w:author="Li, Qiming" w:date="2018-10-12T00:34:00Z"/>
        </w:trPr>
        <w:tc>
          <w:tcPr>
            <w:tcW w:w="3402" w:type="dxa"/>
          </w:tcPr>
          <w:p w14:paraId="443714D8" w14:textId="77777777" w:rsidR="007C2C5F" w:rsidRPr="00AD2E10" w:rsidRDefault="007C2C5F" w:rsidP="004D327C">
            <w:pPr>
              <w:pStyle w:val="TAC"/>
              <w:rPr>
                <w:ins w:id="969" w:author="Li, Qiming" w:date="2018-10-12T00:34:00Z"/>
                <w:rFonts w:cs="Arial"/>
              </w:rPr>
            </w:pPr>
            <w:ins w:id="970" w:author="Li, Qiming" w:date="2018-10-12T00:34:00Z">
              <w:r w:rsidRPr="00AD2E10">
                <w:rPr>
                  <w:rFonts w:cs="Arial"/>
                </w:rPr>
                <w:t>nrofSRS-Ports</w:t>
              </w:r>
            </w:ins>
          </w:p>
        </w:tc>
        <w:tc>
          <w:tcPr>
            <w:tcW w:w="1453" w:type="dxa"/>
            <w:shd w:val="clear" w:color="auto" w:fill="auto"/>
          </w:tcPr>
          <w:p w14:paraId="102789CC" w14:textId="77777777" w:rsidR="007C2C5F" w:rsidRPr="00AD2E10" w:rsidRDefault="007C2C5F" w:rsidP="004D327C">
            <w:pPr>
              <w:pStyle w:val="TAC"/>
              <w:rPr>
                <w:ins w:id="971" w:author="Li, Qiming" w:date="2018-10-12T00:34:00Z"/>
                <w:rFonts w:cs="Arial"/>
              </w:rPr>
            </w:pPr>
            <w:ins w:id="972" w:author="Li, Qiming" w:date="2018-10-12T00:34:00Z">
              <w:r w:rsidRPr="00AD2E10">
                <w:t>port1</w:t>
              </w:r>
            </w:ins>
          </w:p>
        </w:tc>
        <w:tc>
          <w:tcPr>
            <w:tcW w:w="3650" w:type="dxa"/>
          </w:tcPr>
          <w:p w14:paraId="57DE1D17" w14:textId="77777777" w:rsidR="007C2C5F" w:rsidRPr="00AD2E10" w:rsidRDefault="007C2C5F" w:rsidP="004D327C">
            <w:pPr>
              <w:pStyle w:val="TAL"/>
              <w:rPr>
                <w:ins w:id="973" w:author="Li, Qiming" w:date="2018-10-12T00:34:00Z"/>
                <w:rFonts w:cs="Arial"/>
              </w:rPr>
            </w:pPr>
            <w:ins w:id="974" w:author="Li, Qiming" w:date="2018-10-12T00:34:00Z">
              <w:r w:rsidRPr="00AD2E10">
                <w:rPr>
                  <w:rFonts w:cs="Arial"/>
                </w:rPr>
                <w:t>Number of antenna ports used for</w:t>
              </w:r>
              <w:r w:rsidRPr="00AD2E10">
                <w:rPr>
                  <w:rFonts w:cs="Arial"/>
                  <w:lang w:eastAsia="zh-CN"/>
                </w:rPr>
                <w:t xml:space="preserve"> SRS transmission</w:t>
              </w:r>
            </w:ins>
          </w:p>
        </w:tc>
      </w:tr>
      <w:tr w:rsidR="007C2C5F" w:rsidRPr="00B952AC" w14:paraId="760C029C" w14:textId="77777777" w:rsidTr="004D327C">
        <w:trPr>
          <w:jc w:val="center"/>
          <w:ins w:id="975" w:author="Li, Qiming" w:date="2018-10-12T00:34:00Z"/>
        </w:trPr>
        <w:tc>
          <w:tcPr>
            <w:tcW w:w="8505" w:type="dxa"/>
            <w:gridSpan w:val="3"/>
            <w:vAlign w:val="center"/>
          </w:tcPr>
          <w:p w14:paraId="7AD5C5A3" w14:textId="77777777" w:rsidR="007C2C5F" w:rsidRPr="00B952AC" w:rsidRDefault="007C2C5F" w:rsidP="004D327C">
            <w:pPr>
              <w:pStyle w:val="TAN"/>
              <w:rPr>
                <w:ins w:id="976" w:author="Li, Qiming" w:date="2018-10-12T00:34:00Z"/>
                <w:rFonts w:cs="Arial"/>
              </w:rPr>
            </w:pPr>
            <w:ins w:id="977" w:author="Li, Qiming" w:date="2018-10-12T00:34:00Z">
              <w:r w:rsidRPr="00B952AC">
                <w:rPr>
                  <w:rFonts w:cs="Arial"/>
                </w:rPr>
                <w:t>Note: For further information see clause 6.3.2 in TS 3</w:t>
              </w:r>
              <w:r>
                <w:rPr>
                  <w:rFonts w:cs="Arial"/>
                </w:rPr>
                <w:t>8</w:t>
              </w:r>
              <w:r w:rsidRPr="00B952AC">
                <w:rPr>
                  <w:rFonts w:cs="Arial"/>
                </w:rPr>
                <w:t>.331.</w:t>
              </w:r>
            </w:ins>
          </w:p>
        </w:tc>
      </w:tr>
    </w:tbl>
    <w:p w14:paraId="45CD1960" w14:textId="77777777" w:rsidR="007C2C5F" w:rsidRDefault="007C2C5F" w:rsidP="007C2C5F">
      <w:pPr>
        <w:rPr>
          <w:ins w:id="978" w:author="Li, Qiming" w:date="2018-10-12T00:34:00Z"/>
        </w:rPr>
      </w:pPr>
    </w:p>
    <w:p w14:paraId="685357B5" w14:textId="77777777" w:rsidR="007C2C5F" w:rsidRDefault="007C2C5F" w:rsidP="007C2C5F">
      <w:pPr>
        <w:pStyle w:val="Heading4"/>
        <w:rPr>
          <w:ins w:id="979" w:author="Li, Qiming" w:date="2018-10-12T00:34:00Z"/>
        </w:rPr>
      </w:pPr>
      <w:ins w:id="980" w:author="Li, Qiming" w:date="2018-10-12T00:34:00Z">
        <w:r w:rsidRPr="00B952AC">
          <w:lastRenderedPageBreak/>
          <w:t>A.</w:t>
        </w:r>
        <w:r>
          <w:t>5.4.3.3 Test Requirements</w:t>
        </w:r>
      </w:ins>
    </w:p>
    <w:p w14:paraId="6058A0CE" w14:textId="77777777" w:rsidR="007C2C5F" w:rsidRPr="00B952AC" w:rsidRDefault="007C2C5F" w:rsidP="007C2C5F">
      <w:pPr>
        <w:rPr>
          <w:ins w:id="981" w:author="Li, Qiming" w:date="2018-10-12T00:34:00Z"/>
        </w:rPr>
      </w:pPr>
      <w:ins w:id="982" w:author="Li, Qiming" w:date="2018-10-12T00:34:00Z">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 xml:space="preserve"> to the transmission timing at the designated activation time i.e. </w:t>
        </w:r>
        <w:r w:rsidRPr="00415C86">
          <w:rPr>
            <w:i/>
          </w:rPr>
          <w:t>k</w:t>
        </w:r>
        <w:r w:rsidRPr="00B952AC">
          <w:t xml:space="preserve"> </w:t>
        </w:r>
        <w:r>
          <w:t>slots</w:t>
        </w:r>
        <w:r w:rsidRPr="00B952AC">
          <w:t xml:space="preserve"> after the receptio</w:t>
        </w:r>
        <w:r>
          <w:t xml:space="preserve">n of the timing advance command, where </w:t>
        </w:r>
        <w:r w:rsidRPr="00415C86">
          <w:rPr>
            <w:i/>
          </w:rPr>
          <w:t>k</w:t>
        </w:r>
        <w:r>
          <w:t xml:space="preserve"> = 24. </w:t>
        </w:r>
      </w:ins>
    </w:p>
    <w:p w14:paraId="431DE7D0" w14:textId="77777777" w:rsidR="007C2C5F" w:rsidRPr="00B952AC" w:rsidRDefault="007C2C5F" w:rsidP="007C2C5F">
      <w:pPr>
        <w:rPr>
          <w:ins w:id="983" w:author="Li, Qiming" w:date="2018-10-12T00:34:00Z"/>
        </w:rPr>
      </w:pPr>
      <w:ins w:id="984" w:author="Li, Qiming" w:date="2018-10-12T00:34:00Z">
        <w:r w:rsidRPr="00B952AC">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ins>
    </w:p>
    <w:p w14:paraId="6D52DC65" w14:textId="77777777" w:rsidR="007C2C5F" w:rsidRPr="00B952AC" w:rsidRDefault="007C2C5F" w:rsidP="007C2C5F">
      <w:pPr>
        <w:rPr>
          <w:ins w:id="985" w:author="Li, Qiming" w:date="2018-10-12T00:34:00Z"/>
        </w:rPr>
      </w:pPr>
      <w:ins w:id="986" w:author="Li, Qiming" w:date="2018-10-12T00:34:00Z">
        <w:r w:rsidRPr="00B952AC">
          <w:t>The rate of correct Timing Advance adjustments observed during repeated tests shall be at least 90%.</w:t>
        </w:r>
      </w:ins>
    </w:p>
    <w:p w14:paraId="514215C0" w14:textId="77777777" w:rsidR="003A1E2C" w:rsidRPr="00427F08" w:rsidRDefault="003A1E2C" w:rsidP="00427F08"/>
    <w:p w14:paraId="6F495830" w14:textId="5C5CEAB8"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sidR="00800AD1">
        <w:rPr>
          <w:rFonts w:ascii="Arial" w:hAnsi="Arial" w:cs="Arial"/>
          <w:noProof/>
          <w:color w:val="FF0000"/>
        </w:rPr>
        <w:t xml:space="preserve"> 2</w:t>
      </w:r>
    </w:p>
    <w:p w14:paraId="6BC929CA" w14:textId="77777777" w:rsidR="007E58AA" w:rsidRDefault="007E58AA" w:rsidP="007E58AA"/>
    <w:p w14:paraId="1F550A12" w14:textId="77777777" w:rsidR="007E58AA" w:rsidRPr="007E58AA" w:rsidRDefault="007E58AA" w:rsidP="007E58AA"/>
    <w:sectPr w:rsidR="007E58AA" w:rsidRPr="007E58A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EDEDF" w14:textId="77777777" w:rsidR="000A7170" w:rsidRDefault="000A7170">
      <w:r>
        <w:separator/>
      </w:r>
    </w:p>
  </w:endnote>
  <w:endnote w:type="continuationSeparator" w:id="0">
    <w:p w14:paraId="7AF5C22B" w14:textId="77777777" w:rsidR="000A7170" w:rsidRDefault="000A7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27B8B" w14:textId="77777777" w:rsidR="000A7170" w:rsidRDefault="000A7170">
      <w:r>
        <w:separator/>
      </w:r>
    </w:p>
  </w:footnote>
  <w:footnote w:type="continuationSeparator" w:id="0">
    <w:p w14:paraId="1E167077" w14:textId="77777777" w:rsidR="000A7170" w:rsidRDefault="000A7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57C85" w14:textId="77777777" w:rsidR="00C555FC" w:rsidRDefault="00C555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EADB" w14:textId="77777777" w:rsidR="00C555FC" w:rsidRDefault="00C555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CB887" w14:textId="77777777" w:rsidR="00C555FC" w:rsidRDefault="00C555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8A2B9" w14:textId="77777777" w:rsidR="00C555FC" w:rsidRDefault="00C555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7"/>
    <w:rsid w:val="000101D2"/>
    <w:rsid w:val="00013674"/>
    <w:rsid w:val="00015834"/>
    <w:rsid w:val="00022E4A"/>
    <w:rsid w:val="00043B26"/>
    <w:rsid w:val="000464CB"/>
    <w:rsid w:val="00052EED"/>
    <w:rsid w:val="000543BC"/>
    <w:rsid w:val="00057477"/>
    <w:rsid w:val="00061206"/>
    <w:rsid w:val="00067DAB"/>
    <w:rsid w:val="0007532B"/>
    <w:rsid w:val="00086CBE"/>
    <w:rsid w:val="000A4A2E"/>
    <w:rsid w:val="000A6394"/>
    <w:rsid w:val="000A7170"/>
    <w:rsid w:val="000B3867"/>
    <w:rsid w:val="000B528B"/>
    <w:rsid w:val="000C038A"/>
    <w:rsid w:val="000C6598"/>
    <w:rsid w:val="000D6400"/>
    <w:rsid w:val="000D6758"/>
    <w:rsid w:val="000D756C"/>
    <w:rsid w:val="000E3CCA"/>
    <w:rsid w:val="000E6E70"/>
    <w:rsid w:val="000F1152"/>
    <w:rsid w:val="000F381C"/>
    <w:rsid w:val="00106BD4"/>
    <w:rsid w:val="00107586"/>
    <w:rsid w:val="00114D2A"/>
    <w:rsid w:val="0011581F"/>
    <w:rsid w:val="0013439B"/>
    <w:rsid w:val="00144C85"/>
    <w:rsid w:val="00145D43"/>
    <w:rsid w:val="00151B00"/>
    <w:rsid w:val="00152BA3"/>
    <w:rsid w:val="0015798E"/>
    <w:rsid w:val="00160DDC"/>
    <w:rsid w:val="00170FED"/>
    <w:rsid w:val="001743B2"/>
    <w:rsid w:val="00175D3D"/>
    <w:rsid w:val="001852D5"/>
    <w:rsid w:val="00191A85"/>
    <w:rsid w:val="00192C46"/>
    <w:rsid w:val="001968C0"/>
    <w:rsid w:val="001A7B60"/>
    <w:rsid w:val="001B0719"/>
    <w:rsid w:val="001B421B"/>
    <w:rsid w:val="001B7A65"/>
    <w:rsid w:val="001C04C3"/>
    <w:rsid w:val="001C718B"/>
    <w:rsid w:val="001C79FF"/>
    <w:rsid w:val="001D114D"/>
    <w:rsid w:val="001D1B41"/>
    <w:rsid w:val="001D27F3"/>
    <w:rsid w:val="001D68A0"/>
    <w:rsid w:val="001E41F3"/>
    <w:rsid w:val="001E5592"/>
    <w:rsid w:val="001E6AC0"/>
    <w:rsid w:val="001F2BDD"/>
    <w:rsid w:val="001F4578"/>
    <w:rsid w:val="001F59CA"/>
    <w:rsid w:val="001F702C"/>
    <w:rsid w:val="0020152F"/>
    <w:rsid w:val="002154F5"/>
    <w:rsid w:val="002170DE"/>
    <w:rsid w:val="002212B8"/>
    <w:rsid w:val="00230BD4"/>
    <w:rsid w:val="00235AF6"/>
    <w:rsid w:val="002411A5"/>
    <w:rsid w:val="002560F2"/>
    <w:rsid w:val="00257D0F"/>
    <w:rsid w:val="0026004D"/>
    <w:rsid w:val="00270C17"/>
    <w:rsid w:val="00271C60"/>
    <w:rsid w:val="00272DD4"/>
    <w:rsid w:val="00275D12"/>
    <w:rsid w:val="002768D1"/>
    <w:rsid w:val="002811B0"/>
    <w:rsid w:val="00281B15"/>
    <w:rsid w:val="002860C4"/>
    <w:rsid w:val="00286328"/>
    <w:rsid w:val="00291929"/>
    <w:rsid w:val="00291D4E"/>
    <w:rsid w:val="002931C6"/>
    <w:rsid w:val="00293CB4"/>
    <w:rsid w:val="002A01CC"/>
    <w:rsid w:val="002B0CD6"/>
    <w:rsid w:val="002B2DB5"/>
    <w:rsid w:val="002B3CB6"/>
    <w:rsid w:val="002B4056"/>
    <w:rsid w:val="002B5741"/>
    <w:rsid w:val="002B5C75"/>
    <w:rsid w:val="002C2A46"/>
    <w:rsid w:val="002D5013"/>
    <w:rsid w:val="002E6608"/>
    <w:rsid w:val="002F7190"/>
    <w:rsid w:val="00302C91"/>
    <w:rsid w:val="003039A4"/>
    <w:rsid w:val="00305409"/>
    <w:rsid w:val="00313A21"/>
    <w:rsid w:val="00315840"/>
    <w:rsid w:val="003240F1"/>
    <w:rsid w:val="0033300A"/>
    <w:rsid w:val="00347EDD"/>
    <w:rsid w:val="003573BA"/>
    <w:rsid w:val="00366ADF"/>
    <w:rsid w:val="003748A2"/>
    <w:rsid w:val="00380F78"/>
    <w:rsid w:val="003838C0"/>
    <w:rsid w:val="003961A3"/>
    <w:rsid w:val="003A1A28"/>
    <w:rsid w:val="003A1E2C"/>
    <w:rsid w:val="003A4D58"/>
    <w:rsid w:val="003B4DD0"/>
    <w:rsid w:val="003C6DA6"/>
    <w:rsid w:val="003E1A36"/>
    <w:rsid w:val="003F1122"/>
    <w:rsid w:val="003F3F37"/>
    <w:rsid w:val="00413821"/>
    <w:rsid w:val="00415166"/>
    <w:rsid w:val="00415C86"/>
    <w:rsid w:val="00417F39"/>
    <w:rsid w:val="004203DA"/>
    <w:rsid w:val="00420D68"/>
    <w:rsid w:val="0042363E"/>
    <w:rsid w:val="004238DC"/>
    <w:rsid w:val="0042408D"/>
    <w:rsid w:val="004242F1"/>
    <w:rsid w:val="00427312"/>
    <w:rsid w:val="004278A4"/>
    <w:rsid w:val="00427F08"/>
    <w:rsid w:val="00433723"/>
    <w:rsid w:val="00452442"/>
    <w:rsid w:val="0045337D"/>
    <w:rsid w:val="004559AF"/>
    <w:rsid w:val="00456659"/>
    <w:rsid w:val="00464FF0"/>
    <w:rsid w:val="00480648"/>
    <w:rsid w:val="004874A3"/>
    <w:rsid w:val="004A1655"/>
    <w:rsid w:val="004A1CC6"/>
    <w:rsid w:val="004A35BE"/>
    <w:rsid w:val="004A6D7E"/>
    <w:rsid w:val="004B07C3"/>
    <w:rsid w:val="004B21F5"/>
    <w:rsid w:val="004B65B7"/>
    <w:rsid w:val="004B75B7"/>
    <w:rsid w:val="004C04B2"/>
    <w:rsid w:val="004C2F7F"/>
    <w:rsid w:val="004D0CFA"/>
    <w:rsid w:val="004E75D7"/>
    <w:rsid w:val="004F1345"/>
    <w:rsid w:val="005010E3"/>
    <w:rsid w:val="00510466"/>
    <w:rsid w:val="005137C9"/>
    <w:rsid w:val="0051580D"/>
    <w:rsid w:val="00523247"/>
    <w:rsid w:val="00524914"/>
    <w:rsid w:val="00532524"/>
    <w:rsid w:val="00540C7E"/>
    <w:rsid w:val="00552B22"/>
    <w:rsid w:val="00556ADE"/>
    <w:rsid w:val="00563113"/>
    <w:rsid w:val="00567619"/>
    <w:rsid w:val="00586039"/>
    <w:rsid w:val="0058682B"/>
    <w:rsid w:val="005904C1"/>
    <w:rsid w:val="00592D74"/>
    <w:rsid w:val="00594D96"/>
    <w:rsid w:val="005953E5"/>
    <w:rsid w:val="005A1FE6"/>
    <w:rsid w:val="005A300F"/>
    <w:rsid w:val="005C3EDB"/>
    <w:rsid w:val="005D10A5"/>
    <w:rsid w:val="005D20BF"/>
    <w:rsid w:val="005D4026"/>
    <w:rsid w:val="005D77DD"/>
    <w:rsid w:val="005E1CCB"/>
    <w:rsid w:val="005E2C44"/>
    <w:rsid w:val="005E4279"/>
    <w:rsid w:val="005E707E"/>
    <w:rsid w:val="005F1782"/>
    <w:rsid w:val="005F23BC"/>
    <w:rsid w:val="005F6B7E"/>
    <w:rsid w:val="00605D05"/>
    <w:rsid w:val="00616FC4"/>
    <w:rsid w:val="00621135"/>
    <w:rsid w:val="00621188"/>
    <w:rsid w:val="006225B7"/>
    <w:rsid w:val="006257ED"/>
    <w:rsid w:val="006345F4"/>
    <w:rsid w:val="006354D1"/>
    <w:rsid w:val="006358C2"/>
    <w:rsid w:val="00657943"/>
    <w:rsid w:val="00673243"/>
    <w:rsid w:val="006937EE"/>
    <w:rsid w:val="00695808"/>
    <w:rsid w:val="00697B03"/>
    <w:rsid w:val="006A2256"/>
    <w:rsid w:val="006B46FB"/>
    <w:rsid w:val="006B7C4F"/>
    <w:rsid w:val="006D130D"/>
    <w:rsid w:val="006D7A2A"/>
    <w:rsid w:val="006E21FB"/>
    <w:rsid w:val="006F34D4"/>
    <w:rsid w:val="0071043C"/>
    <w:rsid w:val="0071216B"/>
    <w:rsid w:val="007163D4"/>
    <w:rsid w:val="00735D73"/>
    <w:rsid w:val="00736D60"/>
    <w:rsid w:val="00747783"/>
    <w:rsid w:val="0075747A"/>
    <w:rsid w:val="00761DB5"/>
    <w:rsid w:val="00765EA7"/>
    <w:rsid w:val="00771A96"/>
    <w:rsid w:val="00792342"/>
    <w:rsid w:val="007A161F"/>
    <w:rsid w:val="007B3046"/>
    <w:rsid w:val="007B512A"/>
    <w:rsid w:val="007C2097"/>
    <w:rsid w:val="007C2C5F"/>
    <w:rsid w:val="007C3202"/>
    <w:rsid w:val="007D4105"/>
    <w:rsid w:val="007D6A07"/>
    <w:rsid w:val="007E58AA"/>
    <w:rsid w:val="007E6144"/>
    <w:rsid w:val="007E6652"/>
    <w:rsid w:val="007F20CA"/>
    <w:rsid w:val="007F3543"/>
    <w:rsid w:val="00800AD1"/>
    <w:rsid w:val="00806749"/>
    <w:rsid w:val="00810BBE"/>
    <w:rsid w:val="008126EE"/>
    <w:rsid w:val="008159B7"/>
    <w:rsid w:val="008279FA"/>
    <w:rsid w:val="00827F0F"/>
    <w:rsid w:val="00847DCC"/>
    <w:rsid w:val="00847EFC"/>
    <w:rsid w:val="00854EFD"/>
    <w:rsid w:val="00855199"/>
    <w:rsid w:val="008626E7"/>
    <w:rsid w:val="008641C1"/>
    <w:rsid w:val="00865C12"/>
    <w:rsid w:val="00870EE7"/>
    <w:rsid w:val="00873B7B"/>
    <w:rsid w:val="00876C5F"/>
    <w:rsid w:val="008A0A14"/>
    <w:rsid w:val="008B1EA4"/>
    <w:rsid w:val="008B2659"/>
    <w:rsid w:val="008B26BC"/>
    <w:rsid w:val="008B309A"/>
    <w:rsid w:val="008C1BF5"/>
    <w:rsid w:val="008C3C4B"/>
    <w:rsid w:val="008C5ECA"/>
    <w:rsid w:val="008C6576"/>
    <w:rsid w:val="008D0512"/>
    <w:rsid w:val="008D2A5C"/>
    <w:rsid w:val="008D5296"/>
    <w:rsid w:val="008D603A"/>
    <w:rsid w:val="008E48EE"/>
    <w:rsid w:val="008F1623"/>
    <w:rsid w:val="008F4E98"/>
    <w:rsid w:val="008F686C"/>
    <w:rsid w:val="008F73CD"/>
    <w:rsid w:val="00901B58"/>
    <w:rsid w:val="00904B00"/>
    <w:rsid w:val="00914317"/>
    <w:rsid w:val="009209A0"/>
    <w:rsid w:val="009217EF"/>
    <w:rsid w:val="00921F85"/>
    <w:rsid w:val="00921FFB"/>
    <w:rsid w:val="00927711"/>
    <w:rsid w:val="00931806"/>
    <w:rsid w:val="00940155"/>
    <w:rsid w:val="00941C24"/>
    <w:rsid w:val="009427CF"/>
    <w:rsid w:val="00955E82"/>
    <w:rsid w:val="00957946"/>
    <w:rsid w:val="00977476"/>
    <w:rsid w:val="009777D9"/>
    <w:rsid w:val="0098206F"/>
    <w:rsid w:val="0098499C"/>
    <w:rsid w:val="00987140"/>
    <w:rsid w:val="00991B88"/>
    <w:rsid w:val="009A1B4B"/>
    <w:rsid w:val="009A579D"/>
    <w:rsid w:val="009C0D89"/>
    <w:rsid w:val="009C1315"/>
    <w:rsid w:val="009C1EEF"/>
    <w:rsid w:val="009C32CC"/>
    <w:rsid w:val="009C67F4"/>
    <w:rsid w:val="009E0D8D"/>
    <w:rsid w:val="009E3297"/>
    <w:rsid w:val="009F5E44"/>
    <w:rsid w:val="009F734F"/>
    <w:rsid w:val="00A03060"/>
    <w:rsid w:val="00A03EFC"/>
    <w:rsid w:val="00A06CB0"/>
    <w:rsid w:val="00A103CA"/>
    <w:rsid w:val="00A20127"/>
    <w:rsid w:val="00A246B6"/>
    <w:rsid w:val="00A24CCE"/>
    <w:rsid w:val="00A254E0"/>
    <w:rsid w:val="00A428FA"/>
    <w:rsid w:val="00A45733"/>
    <w:rsid w:val="00A47E70"/>
    <w:rsid w:val="00A560FD"/>
    <w:rsid w:val="00A57F36"/>
    <w:rsid w:val="00A62EE0"/>
    <w:rsid w:val="00A7195E"/>
    <w:rsid w:val="00A7671C"/>
    <w:rsid w:val="00A94575"/>
    <w:rsid w:val="00AA183C"/>
    <w:rsid w:val="00AB5AFB"/>
    <w:rsid w:val="00AC77D2"/>
    <w:rsid w:val="00AD018A"/>
    <w:rsid w:val="00AD1CD8"/>
    <w:rsid w:val="00AD40FC"/>
    <w:rsid w:val="00AE3F06"/>
    <w:rsid w:val="00B07328"/>
    <w:rsid w:val="00B1017B"/>
    <w:rsid w:val="00B20689"/>
    <w:rsid w:val="00B2099D"/>
    <w:rsid w:val="00B2500E"/>
    <w:rsid w:val="00B258BB"/>
    <w:rsid w:val="00B40886"/>
    <w:rsid w:val="00B4136C"/>
    <w:rsid w:val="00B42A70"/>
    <w:rsid w:val="00B62729"/>
    <w:rsid w:val="00B67B97"/>
    <w:rsid w:val="00B72F43"/>
    <w:rsid w:val="00B754A7"/>
    <w:rsid w:val="00B86376"/>
    <w:rsid w:val="00B9126F"/>
    <w:rsid w:val="00B94625"/>
    <w:rsid w:val="00B968C8"/>
    <w:rsid w:val="00BA1D10"/>
    <w:rsid w:val="00BA3EC5"/>
    <w:rsid w:val="00BA667B"/>
    <w:rsid w:val="00BB1832"/>
    <w:rsid w:val="00BB1CB8"/>
    <w:rsid w:val="00BB5DFC"/>
    <w:rsid w:val="00BC3249"/>
    <w:rsid w:val="00BC4416"/>
    <w:rsid w:val="00BC5879"/>
    <w:rsid w:val="00BD16E2"/>
    <w:rsid w:val="00BD279D"/>
    <w:rsid w:val="00BD4B72"/>
    <w:rsid w:val="00BD547D"/>
    <w:rsid w:val="00BD6BB8"/>
    <w:rsid w:val="00BE61B3"/>
    <w:rsid w:val="00BF0C01"/>
    <w:rsid w:val="00BF17B2"/>
    <w:rsid w:val="00BF2BD5"/>
    <w:rsid w:val="00BF52F7"/>
    <w:rsid w:val="00C141A4"/>
    <w:rsid w:val="00C17166"/>
    <w:rsid w:val="00C3446A"/>
    <w:rsid w:val="00C47F54"/>
    <w:rsid w:val="00C530E2"/>
    <w:rsid w:val="00C555FC"/>
    <w:rsid w:val="00C60819"/>
    <w:rsid w:val="00C7466D"/>
    <w:rsid w:val="00C8679F"/>
    <w:rsid w:val="00C95307"/>
    <w:rsid w:val="00C95985"/>
    <w:rsid w:val="00C96351"/>
    <w:rsid w:val="00C97D3A"/>
    <w:rsid w:val="00CA07F2"/>
    <w:rsid w:val="00CA0DD0"/>
    <w:rsid w:val="00CA7697"/>
    <w:rsid w:val="00CB3C19"/>
    <w:rsid w:val="00CB5E76"/>
    <w:rsid w:val="00CC14BC"/>
    <w:rsid w:val="00CC333C"/>
    <w:rsid w:val="00CC5026"/>
    <w:rsid w:val="00CD5232"/>
    <w:rsid w:val="00CE7966"/>
    <w:rsid w:val="00CF6235"/>
    <w:rsid w:val="00D03F9A"/>
    <w:rsid w:val="00D24C2B"/>
    <w:rsid w:val="00D3030D"/>
    <w:rsid w:val="00D37295"/>
    <w:rsid w:val="00D37D5E"/>
    <w:rsid w:val="00D37FCD"/>
    <w:rsid w:val="00D451D4"/>
    <w:rsid w:val="00D4582A"/>
    <w:rsid w:val="00D470B7"/>
    <w:rsid w:val="00D50D0B"/>
    <w:rsid w:val="00D51CEB"/>
    <w:rsid w:val="00D61A60"/>
    <w:rsid w:val="00D755B1"/>
    <w:rsid w:val="00D763F9"/>
    <w:rsid w:val="00D8435B"/>
    <w:rsid w:val="00D95174"/>
    <w:rsid w:val="00DA0C26"/>
    <w:rsid w:val="00DB269E"/>
    <w:rsid w:val="00DD0959"/>
    <w:rsid w:val="00DD1EBD"/>
    <w:rsid w:val="00DE2A0D"/>
    <w:rsid w:val="00DE34CF"/>
    <w:rsid w:val="00DE6632"/>
    <w:rsid w:val="00DE7B8E"/>
    <w:rsid w:val="00DF1300"/>
    <w:rsid w:val="00DF1F0C"/>
    <w:rsid w:val="00DF34E0"/>
    <w:rsid w:val="00E01B39"/>
    <w:rsid w:val="00E0422B"/>
    <w:rsid w:val="00E05097"/>
    <w:rsid w:val="00E109A9"/>
    <w:rsid w:val="00E21024"/>
    <w:rsid w:val="00E21412"/>
    <w:rsid w:val="00E26EE8"/>
    <w:rsid w:val="00E32B39"/>
    <w:rsid w:val="00E50E65"/>
    <w:rsid w:val="00E626FD"/>
    <w:rsid w:val="00E81589"/>
    <w:rsid w:val="00E84BDE"/>
    <w:rsid w:val="00E91C56"/>
    <w:rsid w:val="00E91FDA"/>
    <w:rsid w:val="00E9428A"/>
    <w:rsid w:val="00EA1CDA"/>
    <w:rsid w:val="00EA7292"/>
    <w:rsid w:val="00EB5AA0"/>
    <w:rsid w:val="00EB5B86"/>
    <w:rsid w:val="00EC1821"/>
    <w:rsid w:val="00EC5FCF"/>
    <w:rsid w:val="00ED4DB4"/>
    <w:rsid w:val="00EE10B4"/>
    <w:rsid w:val="00EE7D7C"/>
    <w:rsid w:val="00F03238"/>
    <w:rsid w:val="00F04C2F"/>
    <w:rsid w:val="00F066C1"/>
    <w:rsid w:val="00F25B33"/>
    <w:rsid w:val="00F25D98"/>
    <w:rsid w:val="00F300FB"/>
    <w:rsid w:val="00F33228"/>
    <w:rsid w:val="00F33BA0"/>
    <w:rsid w:val="00F34587"/>
    <w:rsid w:val="00F34FAD"/>
    <w:rsid w:val="00F3597A"/>
    <w:rsid w:val="00F44420"/>
    <w:rsid w:val="00F73114"/>
    <w:rsid w:val="00F9544C"/>
    <w:rsid w:val="00FB3969"/>
    <w:rsid w:val="00FB6386"/>
    <w:rsid w:val="00FC02D5"/>
    <w:rsid w:val="00FC069A"/>
    <w:rsid w:val="00FC463D"/>
    <w:rsid w:val="00FC6962"/>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7B51F"/>
  <w15:chartTrackingRefBased/>
  <w15:docId w15:val="{0FB32858-4EB7-48AF-8EEE-E0695BD7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paragraph" w:styleId="Revision">
    <w:name w:val="Revision"/>
    <w:hidden/>
    <w:uiPriority w:val="99"/>
    <w:semiHidden/>
    <w:rsid w:val="00736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767689">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51010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211</TotalTime>
  <Pages>8</Pages>
  <Words>2196</Words>
  <Characters>10945</Characters>
  <Application>Microsoft Office Word</Application>
  <DocSecurity>0</DocSecurity>
  <Lines>673</Lines>
  <Paragraphs>423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81</cp:revision>
  <cp:lastPrinted>2018-05-06T18:50:00Z</cp:lastPrinted>
  <dcterms:created xsi:type="dcterms:W3CDTF">2018-10-11T01:52:00Z</dcterms:created>
  <dcterms:modified xsi:type="dcterms:W3CDTF">2018-10-12T05:05:00Z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50044bc3-2251-40f6-beb6-f65e06065a4c</vt:lpwstr>
  </property>
  <property fmtid="{D5CDD505-2E9C-101B-9397-08002B2CF9AE}" pid="4" name="CTP_TimeStamp">
    <vt:lpwstr>2018-10-12 05:05:27Z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